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EB8DB" w14:textId="057A7553" w:rsidR="00491B68" w:rsidRDefault="00491B68" w:rsidP="000B70FB">
      <w:pPr>
        <w:pStyle w:val="ezdravienormal"/>
      </w:pPr>
    </w:p>
    <w:tbl>
      <w:tblPr>
        <w:tblStyle w:val="ezdravietabulka1"/>
        <w:tblW w:w="9855" w:type="dxa"/>
        <w:tblLook w:val="04A0" w:firstRow="1" w:lastRow="0" w:firstColumn="1" w:lastColumn="0" w:noHBand="0" w:noVBand="1"/>
      </w:tblPr>
      <w:tblGrid>
        <w:gridCol w:w="1879"/>
        <w:gridCol w:w="4091"/>
        <w:gridCol w:w="1425"/>
        <w:gridCol w:w="2460"/>
      </w:tblGrid>
      <w:tr w:rsidR="007C2841" w14:paraId="19D62C28" w14:textId="77777777" w:rsidTr="0135CC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9"/>
        </w:trPr>
        <w:tc>
          <w:tcPr>
            <w:tcW w:w="9855" w:type="dxa"/>
            <w:gridSpan w:val="4"/>
          </w:tcPr>
          <w:p w14:paraId="365EA065" w14:textId="3C1BC97B" w:rsidR="007C2841" w:rsidRDefault="00E105CC" w:rsidP="006F3BCF">
            <w:pPr>
              <w:pStyle w:val="ezdravienormal"/>
            </w:pPr>
            <w:r>
              <w:t>ZÁ</w:t>
            </w:r>
            <w:r w:rsidR="00B16C0D">
              <w:t xml:space="preserve">ZNAM ZO </w:t>
            </w:r>
            <w:r w:rsidR="00843D1B">
              <w:t xml:space="preserve">STRETNUTIA K PROJEKTU </w:t>
            </w:r>
          </w:p>
          <w:p w14:paraId="4FD42D2E" w14:textId="609D3087" w:rsidR="006F3BCF" w:rsidRPr="00E354CC" w:rsidRDefault="3958ECAA" w:rsidP="007700EF">
            <w:pPr>
              <w:pStyle w:val="ezdravienormal"/>
              <w:rPr>
                <w:rFonts w:ascii="Arial" w:hAnsi="Arial" w:cs="Arial"/>
              </w:rPr>
            </w:pPr>
            <w:r w:rsidRPr="3958ECAA">
              <w:rPr>
                <w:rFonts w:ascii="Arial" w:hAnsi="Arial" w:cs="Arial"/>
              </w:rPr>
              <w:t xml:space="preserve">Test - </w:t>
            </w:r>
            <w:r w:rsidR="00710E65" w:rsidRPr="00710E65">
              <w:rPr>
                <w:rFonts w:ascii="Arial" w:hAnsi="Arial" w:cs="Arial"/>
              </w:rPr>
              <w:t>Nástroj na zabezpečenie plánovania rádioterapie s podporou umelej inteligencie</w:t>
            </w:r>
          </w:p>
        </w:tc>
      </w:tr>
      <w:tr w:rsidR="00065B9A" w14:paraId="62AFB961" w14:textId="77777777" w:rsidTr="0135CCC2">
        <w:trPr>
          <w:trHeight w:val="397"/>
        </w:trPr>
        <w:tc>
          <w:tcPr>
            <w:tcW w:w="1879" w:type="dxa"/>
            <w:vAlign w:val="center"/>
          </w:tcPr>
          <w:p w14:paraId="4868CA54" w14:textId="77777777" w:rsid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Dátum</w:t>
            </w:r>
          </w:p>
          <w:p w14:paraId="7726E383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konania:</w:t>
            </w:r>
          </w:p>
        </w:tc>
        <w:tc>
          <w:tcPr>
            <w:tcW w:w="4091" w:type="dxa"/>
            <w:vAlign w:val="center"/>
          </w:tcPr>
          <w:p w14:paraId="29F3011E" w14:textId="3127E6E7" w:rsidR="00065B9A" w:rsidRDefault="00EB3CD5" w:rsidP="00EC0B8B">
            <w:pPr>
              <w:pStyle w:val="ezdravienormal"/>
            </w:pPr>
            <w:r>
              <w:t>23</w:t>
            </w:r>
            <w:r w:rsidR="3958ECAA">
              <w:t>.5.2024</w:t>
            </w:r>
          </w:p>
        </w:tc>
        <w:tc>
          <w:tcPr>
            <w:tcW w:w="1425" w:type="dxa"/>
            <w:vAlign w:val="center"/>
          </w:tcPr>
          <w:p w14:paraId="6A7E9E5C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Miesto konania:</w:t>
            </w:r>
          </w:p>
        </w:tc>
        <w:tc>
          <w:tcPr>
            <w:tcW w:w="2460" w:type="dxa"/>
            <w:vAlign w:val="center"/>
          </w:tcPr>
          <w:p w14:paraId="168E0DAF" w14:textId="3EAFD873" w:rsidR="00065B9A" w:rsidRDefault="0030234F" w:rsidP="00843D1B">
            <w:pPr>
              <w:pStyle w:val="ezdravienormal"/>
            </w:pPr>
            <w:r>
              <w:t xml:space="preserve">MZ SR, </w:t>
            </w:r>
            <w:proofErr w:type="spellStart"/>
            <w:r>
              <w:t>Bárdošova</w:t>
            </w:r>
            <w:proofErr w:type="spellEnd"/>
            <w:r>
              <w:t xml:space="preserve"> 2</w:t>
            </w:r>
            <w:r w:rsidR="00802AE4">
              <w:t>, Bratislava</w:t>
            </w:r>
          </w:p>
        </w:tc>
      </w:tr>
      <w:tr w:rsidR="00065B9A" w14:paraId="58CFA8E6" w14:textId="77777777" w:rsidTr="0135CCC2">
        <w:trPr>
          <w:trHeight w:val="397"/>
        </w:trPr>
        <w:tc>
          <w:tcPr>
            <w:tcW w:w="1879" w:type="dxa"/>
            <w:tcBorders>
              <w:bottom w:val="single" w:sz="4" w:space="0" w:color="005293" w:themeColor="accent1"/>
            </w:tcBorders>
            <w:vAlign w:val="center"/>
          </w:tcPr>
          <w:p w14:paraId="0A67B108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Čas (od – do):</w:t>
            </w:r>
          </w:p>
        </w:tc>
        <w:tc>
          <w:tcPr>
            <w:tcW w:w="4091" w:type="dxa"/>
            <w:tcBorders>
              <w:bottom w:val="single" w:sz="4" w:space="0" w:color="005293" w:themeColor="accent1"/>
            </w:tcBorders>
            <w:vAlign w:val="center"/>
          </w:tcPr>
          <w:p w14:paraId="46FF3DDF" w14:textId="21878615" w:rsidR="00065B9A" w:rsidRDefault="001F02EE" w:rsidP="006E3D3A">
            <w:pPr>
              <w:pStyle w:val="ezdravienormal"/>
            </w:pPr>
            <w:r>
              <w:t>1</w:t>
            </w:r>
            <w:r w:rsidR="006E3D3A">
              <w:t>0</w:t>
            </w:r>
            <w:r>
              <w:t>.00 hod. – 1</w:t>
            </w:r>
            <w:r w:rsidR="006E3D3A">
              <w:t>2</w:t>
            </w:r>
            <w:r>
              <w:t>.0</w:t>
            </w:r>
            <w:r w:rsidR="3958ECAA">
              <w:t>0 hod.</w:t>
            </w:r>
          </w:p>
        </w:tc>
        <w:tc>
          <w:tcPr>
            <w:tcW w:w="1425" w:type="dxa"/>
            <w:tcBorders>
              <w:bottom w:val="single" w:sz="4" w:space="0" w:color="005293" w:themeColor="accent1"/>
            </w:tcBorders>
            <w:vAlign w:val="center"/>
          </w:tcPr>
          <w:p w14:paraId="48F5762B" w14:textId="6B3E14CF" w:rsidR="00065B9A" w:rsidRPr="00065B9A" w:rsidRDefault="00C46F87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Organizátor</w:t>
            </w:r>
            <w:r w:rsidR="00065B9A" w:rsidRPr="00065B9A">
              <w:rPr>
                <w:b/>
              </w:rPr>
              <w:t>:</w:t>
            </w:r>
          </w:p>
        </w:tc>
        <w:tc>
          <w:tcPr>
            <w:tcW w:w="2460" w:type="dxa"/>
            <w:tcBorders>
              <w:bottom w:val="single" w:sz="4" w:space="0" w:color="005293" w:themeColor="accent1"/>
            </w:tcBorders>
            <w:vAlign w:val="center"/>
          </w:tcPr>
          <w:p w14:paraId="0BC32784" w14:textId="284F60DB" w:rsidR="00065B9A" w:rsidRDefault="00843D1B" w:rsidP="00843D1B">
            <w:pPr>
              <w:pStyle w:val="ezdravienormal"/>
            </w:pPr>
            <w:r>
              <w:t>Mgr. Tomáš Švec</w:t>
            </w:r>
          </w:p>
        </w:tc>
      </w:tr>
      <w:tr w:rsidR="002C15DD" w14:paraId="75C470C0" w14:textId="77777777" w:rsidTr="0135CCC2">
        <w:trPr>
          <w:trHeight w:val="397"/>
        </w:trPr>
        <w:tc>
          <w:tcPr>
            <w:tcW w:w="1879" w:type="dxa"/>
            <w:tcBorders>
              <w:bottom w:val="nil"/>
              <w:right w:val="nil"/>
            </w:tcBorders>
            <w:vAlign w:val="center"/>
          </w:tcPr>
          <w:p w14:paraId="318F775E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tcBorders>
              <w:left w:val="nil"/>
              <w:right w:val="nil"/>
            </w:tcBorders>
            <w:vAlign w:val="center"/>
          </w:tcPr>
          <w:p w14:paraId="67E315A1" w14:textId="77777777" w:rsidR="002C15DD" w:rsidRDefault="002C15DD" w:rsidP="00333ED5">
            <w:pPr>
              <w:pStyle w:val="ezdravienormal"/>
            </w:pPr>
          </w:p>
        </w:tc>
        <w:tc>
          <w:tcPr>
            <w:tcW w:w="1425" w:type="dxa"/>
            <w:tcBorders>
              <w:left w:val="nil"/>
              <w:right w:val="nil"/>
            </w:tcBorders>
            <w:vAlign w:val="center"/>
          </w:tcPr>
          <w:p w14:paraId="0DC1C271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2460" w:type="dxa"/>
            <w:tcBorders>
              <w:left w:val="nil"/>
            </w:tcBorders>
            <w:vAlign w:val="center"/>
          </w:tcPr>
          <w:p w14:paraId="5D4D33AE" w14:textId="77777777" w:rsidR="002C15DD" w:rsidRDefault="002C15DD" w:rsidP="00333ED5">
            <w:pPr>
              <w:pStyle w:val="ezdravienormal"/>
            </w:pPr>
          </w:p>
        </w:tc>
      </w:tr>
      <w:tr w:rsidR="002D49CA" w14:paraId="497017DB" w14:textId="77777777" w:rsidTr="0135CCC2">
        <w:trPr>
          <w:trHeight w:val="397"/>
        </w:trPr>
        <w:tc>
          <w:tcPr>
            <w:tcW w:w="1879" w:type="dxa"/>
            <w:tcBorders>
              <w:top w:val="nil"/>
            </w:tcBorders>
            <w:vAlign w:val="center"/>
          </w:tcPr>
          <w:p w14:paraId="0C266E17" w14:textId="77777777" w:rsidR="002D49CA" w:rsidRPr="00065B9A" w:rsidRDefault="002D49CA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vAlign w:val="center"/>
          </w:tcPr>
          <w:p w14:paraId="395A110B" w14:textId="4BEB2530" w:rsidR="002D49CA" w:rsidRPr="002C15DD" w:rsidRDefault="003C38BE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Prítomní</w:t>
            </w:r>
          </w:p>
        </w:tc>
        <w:tc>
          <w:tcPr>
            <w:tcW w:w="3885" w:type="dxa"/>
            <w:gridSpan w:val="2"/>
            <w:vAlign w:val="center"/>
          </w:tcPr>
          <w:p w14:paraId="4F4C9EAC" w14:textId="6460D021" w:rsidR="002D49CA" w:rsidRPr="002C15DD" w:rsidRDefault="00146021" w:rsidP="002D49CA">
            <w:pPr>
              <w:pStyle w:val="ezdravienormal"/>
              <w:rPr>
                <w:b/>
              </w:rPr>
            </w:pPr>
            <w:r>
              <w:rPr>
                <w:b/>
              </w:rPr>
              <w:t xml:space="preserve">Prizvaní </w:t>
            </w:r>
          </w:p>
        </w:tc>
      </w:tr>
      <w:tr w:rsidR="006F3BCF" w14:paraId="098C1677" w14:textId="77777777" w:rsidTr="0135CCC2">
        <w:trPr>
          <w:trHeight w:val="1732"/>
        </w:trPr>
        <w:tc>
          <w:tcPr>
            <w:tcW w:w="1879" w:type="dxa"/>
            <w:vAlign w:val="center"/>
          </w:tcPr>
          <w:p w14:paraId="6C50118F" w14:textId="77777777" w:rsidR="006F3BCF" w:rsidRPr="00065B9A" w:rsidRDefault="006F3BCF" w:rsidP="006F3BCF">
            <w:pPr>
              <w:pStyle w:val="ezdravienormal"/>
              <w:rPr>
                <w:b/>
              </w:rPr>
            </w:pPr>
            <w:r w:rsidRPr="002C15DD">
              <w:rPr>
                <w:b/>
              </w:rPr>
              <w:t>Účastníci:</w:t>
            </w:r>
          </w:p>
        </w:tc>
        <w:tc>
          <w:tcPr>
            <w:tcW w:w="4091" w:type="dxa"/>
            <w:vAlign w:val="center"/>
          </w:tcPr>
          <w:p w14:paraId="4005F3AF" w14:textId="481FED32" w:rsidR="006F3BCF" w:rsidRPr="00CA4CFC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Tomáš Švec, SDI, MZ SR </w:t>
            </w:r>
          </w:p>
          <w:p w14:paraId="205B0120" w14:textId="4BC902E7" w:rsidR="00FE4EF8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Martin Fobel, SDI, MZ SR </w:t>
            </w:r>
          </w:p>
          <w:p w14:paraId="76DCD5AD" w14:textId="0A2957A6" w:rsidR="0030234F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Martin </w:t>
            </w:r>
            <w:proofErr w:type="spellStart"/>
            <w:r>
              <w:rPr>
                <w:rFonts w:cstheme="majorBidi"/>
              </w:rPr>
              <w:t>Šalat</w:t>
            </w:r>
            <w:proofErr w:type="spellEnd"/>
            <w:r w:rsidR="00262DA2">
              <w:rPr>
                <w:rFonts w:cstheme="majorBidi"/>
              </w:rPr>
              <w:t>, Siemens</w:t>
            </w:r>
          </w:p>
          <w:p w14:paraId="19E055D8" w14:textId="48B99B32" w:rsidR="001F02EE" w:rsidRPr="007700EF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Miroslav </w:t>
            </w:r>
            <w:proofErr w:type="spellStart"/>
            <w:r>
              <w:rPr>
                <w:rFonts w:cstheme="majorBidi"/>
              </w:rPr>
              <w:t>Janovčík</w:t>
            </w:r>
            <w:proofErr w:type="spellEnd"/>
            <w:r w:rsidR="00262DA2">
              <w:rPr>
                <w:rFonts w:cstheme="majorBidi"/>
              </w:rPr>
              <w:t>, Siemens</w:t>
            </w:r>
          </w:p>
        </w:tc>
        <w:tc>
          <w:tcPr>
            <w:tcW w:w="3885" w:type="dxa"/>
            <w:gridSpan w:val="2"/>
            <w:vAlign w:val="center"/>
          </w:tcPr>
          <w:p w14:paraId="4E4A0AC5" w14:textId="6B0AF1C3" w:rsidR="006F3BCF" w:rsidRPr="00902E72" w:rsidRDefault="00E354CC" w:rsidP="00ED2585">
            <w:pPr>
              <w:pStyle w:val="ezdravienormal"/>
            </w:pPr>
            <w:r>
              <w:t>-</w:t>
            </w:r>
          </w:p>
        </w:tc>
      </w:tr>
    </w:tbl>
    <w:p w14:paraId="1A0C360D" w14:textId="77777777" w:rsidR="00317D97" w:rsidRDefault="00317D97" w:rsidP="00317D97">
      <w:pPr>
        <w:pStyle w:val="ezdravieodrazkaabecedna"/>
        <w:numPr>
          <w:ilvl w:val="0"/>
          <w:numId w:val="0"/>
        </w:numPr>
      </w:pPr>
    </w:p>
    <w:p w14:paraId="61824938" w14:textId="7C002AAA" w:rsidR="00317D97" w:rsidRDefault="00101576" w:rsidP="00317D97">
      <w:pPr>
        <w:pStyle w:val="ezdravieodrazkacislovana"/>
        <w:rPr>
          <w:b/>
          <w:color w:val="005293" w:themeColor="accent1"/>
        </w:rPr>
      </w:pPr>
      <w:r>
        <w:rPr>
          <w:b/>
          <w:color w:val="005293" w:themeColor="accent1"/>
        </w:rPr>
        <w:t>Program</w:t>
      </w:r>
      <w:r w:rsidR="006F3BCF">
        <w:rPr>
          <w:b/>
          <w:color w:val="005293" w:themeColor="accent1"/>
        </w:rPr>
        <w:t xml:space="preserve"> zasadnutia</w:t>
      </w:r>
    </w:p>
    <w:p w14:paraId="5E3FC188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764" w:type="dxa"/>
        <w:tblLook w:val="04A0" w:firstRow="1" w:lastRow="0" w:firstColumn="1" w:lastColumn="0" w:noHBand="0" w:noVBand="1"/>
      </w:tblPr>
      <w:tblGrid>
        <w:gridCol w:w="1413"/>
        <w:gridCol w:w="6633"/>
        <w:gridCol w:w="1718"/>
      </w:tblGrid>
      <w:tr w:rsidR="00317D97" w14:paraId="4916DF0F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8046" w:type="dxa"/>
            <w:gridSpan w:val="2"/>
          </w:tcPr>
          <w:p w14:paraId="4EF07697" w14:textId="247B5A1B" w:rsidR="00317D97" w:rsidRDefault="00101576" w:rsidP="00843DEC">
            <w:pPr>
              <w:pStyle w:val="ezdravienormal"/>
            </w:pPr>
            <w:r>
              <w:t>Program</w:t>
            </w:r>
          </w:p>
        </w:tc>
        <w:tc>
          <w:tcPr>
            <w:tcW w:w="1718" w:type="dxa"/>
          </w:tcPr>
          <w:p w14:paraId="7A02662E" w14:textId="77777777" w:rsidR="00317D97" w:rsidRDefault="00317D97" w:rsidP="00843DEC">
            <w:pPr>
              <w:pStyle w:val="ezdravienormal"/>
            </w:pPr>
            <w:r w:rsidRPr="002C15DD">
              <w:t>Prerokované</w:t>
            </w:r>
          </w:p>
        </w:tc>
      </w:tr>
      <w:tr w:rsidR="3958ECAA" w14:paraId="50DD7B4A" w14:textId="77777777" w:rsidTr="3958ECAA">
        <w:trPr>
          <w:trHeight w:val="366"/>
        </w:trPr>
        <w:tc>
          <w:tcPr>
            <w:tcW w:w="1413" w:type="dxa"/>
            <w:vAlign w:val="center"/>
          </w:tcPr>
          <w:p w14:paraId="27EF66CA" w14:textId="33F8791E" w:rsidR="3958ECAA" w:rsidRDefault="3958ECAA" w:rsidP="3958ECAA">
            <w:pPr>
              <w:pStyle w:val="ezdravienormal"/>
            </w:pPr>
            <w:r>
              <w:t>Bod 1</w:t>
            </w:r>
          </w:p>
        </w:tc>
        <w:tc>
          <w:tcPr>
            <w:tcW w:w="6633" w:type="dxa"/>
            <w:vAlign w:val="center"/>
          </w:tcPr>
          <w:p w14:paraId="60B0FC5C" w14:textId="51F2326F" w:rsidR="3958ECAA" w:rsidRDefault="3958ECAA" w:rsidP="3958ECAA">
            <w:pPr>
              <w:pStyle w:val="ezdravienormal"/>
              <w:spacing w:line="259" w:lineRule="auto"/>
              <w:jc w:val="left"/>
            </w:pPr>
            <w:r>
              <w:t>Predstavenie riešenia</w:t>
            </w:r>
          </w:p>
        </w:tc>
        <w:tc>
          <w:tcPr>
            <w:tcW w:w="1718" w:type="dxa"/>
            <w:vAlign w:val="center"/>
          </w:tcPr>
          <w:p w14:paraId="08E2F6AE" w14:textId="5A9247E4" w:rsidR="3958ECAA" w:rsidRDefault="00710E65" w:rsidP="00710E65">
            <w:pPr>
              <w:pStyle w:val="ezdravienormal"/>
            </w:pPr>
            <w:r w:rsidRPr="00710E65">
              <w:t>Áno</w:t>
            </w:r>
          </w:p>
        </w:tc>
      </w:tr>
      <w:tr w:rsidR="00EC1075" w14:paraId="7426755B" w14:textId="77777777" w:rsidTr="3958ECAA">
        <w:trPr>
          <w:trHeight w:val="366"/>
        </w:trPr>
        <w:tc>
          <w:tcPr>
            <w:tcW w:w="1413" w:type="dxa"/>
            <w:vAlign w:val="center"/>
          </w:tcPr>
          <w:p w14:paraId="6D6EA122" w14:textId="3D29DCD8" w:rsidR="00EC1075" w:rsidRDefault="00710E65" w:rsidP="00E105CC">
            <w:pPr>
              <w:pStyle w:val="ezdravienormal"/>
            </w:pPr>
            <w:r>
              <w:t>Bod 2</w:t>
            </w:r>
          </w:p>
        </w:tc>
        <w:tc>
          <w:tcPr>
            <w:tcW w:w="6633" w:type="dxa"/>
            <w:vAlign w:val="center"/>
          </w:tcPr>
          <w:p w14:paraId="51E82B51" w14:textId="5126742B" w:rsidR="004D026C" w:rsidRPr="00CD1E12" w:rsidRDefault="3958ECAA" w:rsidP="3958ECAA">
            <w:pPr>
              <w:pStyle w:val="ezdravienormal"/>
              <w:spacing w:line="259" w:lineRule="auto"/>
              <w:jc w:val="left"/>
            </w:pPr>
            <w:r>
              <w:t>Inštalácia softvéru</w:t>
            </w:r>
          </w:p>
        </w:tc>
        <w:tc>
          <w:tcPr>
            <w:tcW w:w="1718" w:type="dxa"/>
            <w:vAlign w:val="center"/>
          </w:tcPr>
          <w:p w14:paraId="52D29838" w14:textId="0F78C4B1" w:rsidR="00EC1075" w:rsidRPr="00CD1E12" w:rsidRDefault="0088627E" w:rsidP="00843DEC">
            <w:pPr>
              <w:pStyle w:val="ezdravienormal"/>
            </w:pPr>
            <w:r>
              <w:t>Áno</w:t>
            </w:r>
          </w:p>
        </w:tc>
      </w:tr>
      <w:tr w:rsidR="00EC0B8B" w14:paraId="1D3B9BA1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035186CC" w14:textId="26B25C3E" w:rsidR="00EC0B8B" w:rsidRDefault="00EC0B8B" w:rsidP="004D026C">
            <w:pPr>
              <w:pStyle w:val="ezdravienormal"/>
            </w:pPr>
            <w:r>
              <w:t xml:space="preserve">Bod </w:t>
            </w:r>
            <w:r w:rsidR="00710E65">
              <w:t>3</w:t>
            </w:r>
            <w:r>
              <w:t xml:space="preserve"> </w:t>
            </w:r>
          </w:p>
        </w:tc>
        <w:tc>
          <w:tcPr>
            <w:tcW w:w="6633" w:type="dxa"/>
            <w:vAlign w:val="center"/>
          </w:tcPr>
          <w:p w14:paraId="69AD009F" w14:textId="4827ED26" w:rsidR="0088627E" w:rsidRDefault="3958ECAA" w:rsidP="3958ECAA">
            <w:pPr>
              <w:spacing w:after="160" w:line="259" w:lineRule="auto"/>
              <w:contextualSpacing/>
              <w:jc w:val="left"/>
            </w:pPr>
            <w:r>
              <w:t>Nastavenie softvéru</w:t>
            </w:r>
          </w:p>
        </w:tc>
        <w:tc>
          <w:tcPr>
            <w:tcW w:w="1718" w:type="dxa"/>
            <w:vAlign w:val="center"/>
          </w:tcPr>
          <w:p w14:paraId="2CFDBCAA" w14:textId="5E087BB0" w:rsidR="00EC0B8B" w:rsidRDefault="0088627E" w:rsidP="00EC0B8B">
            <w:pPr>
              <w:pStyle w:val="ezdravienormal"/>
            </w:pPr>
            <w:r>
              <w:t>Áno</w:t>
            </w:r>
          </w:p>
        </w:tc>
      </w:tr>
      <w:tr w:rsidR="00040C2A" w14:paraId="36B533B6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18B89A91" w14:textId="10AE982C" w:rsidR="00040C2A" w:rsidRDefault="00710E65" w:rsidP="004D026C">
            <w:pPr>
              <w:pStyle w:val="ezdravienormal"/>
            </w:pPr>
            <w:r>
              <w:t>Bod 4</w:t>
            </w:r>
          </w:p>
        </w:tc>
        <w:tc>
          <w:tcPr>
            <w:tcW w:w="6633" w:type="dxa"/>
            <w:vAlign w:val="center"/>
          </w:tcPr>
          <w:p w14:paraId="7D0E67A4" w14:textId="6BC4D22D" w:rsidR="00040C2A" w:rsidRDefault="00D54E27" w:rsidP="00D54E27">
            <w:pPr>
              <w:spacing w:after="160" w:line="259" w:lineRule="auto"/>
              <w:contextualSpacing/>
              <w:jc w:val="left"/>
            </w:pPr>
            <w:r>
              <w:t>K</w:t>
            </w:r>
            <w:r w:rsidR="3958ECAA">
              <w:t>ontúrovanie testovacích setov</w:t>
            </w:r>
          </w:p>
        </w:tc>
        <w:tc>
          <w:tcPr>
            <w:tcW w:w="1718" w:type="dxa"/>
            <w:vAlign w:val="center"/>
          </w:tcPr>
          <w:p w14:paraId="2CAAFCE9" w14:textId="67AFA25C" w:rsidR="00040C2A" w:rsidRDefault="00040C2A" w:rsidP="00EC0B8B">
            <w:pPr>
              <w:pStyle w:val="ezdravienormal"/>
            </w:pPr>
            <w:r>
              <w:t>Áno</w:t>
            </w:r>
          </w:p>
        </w:tc>
      </w:tr>
      <w:tr w:rsidR="0088627E" w14:paraId="3CA08D57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78233CD4" w14:textId="4CBD0815" w:rsidR="0088627E" w:rsidRDefault="00710E65" w:rsidP="004D026C">
            <w:pPr>
              <w:pStyle w:val="ezdravienormal"/>
            </w:pPr>
            <w:r>
              <w:t>Bod 5</w:t>
            </w:r>
          </w:p>
        </w:tc>
        <w:tc>
          <w:tcPr>
            <w:tcW w:w="6633" w:type="dxa"/>
            <w:vAlign w:val="center"/>
          </w:tcPr>
          <w:p w14:paraId="7AE17E55" w14:textId="4F10D238" w:rsidR="0088627E" w:rsidRDefault="00D54E27" w:rsidP="00D54E27">
            <w:pPr>
              <w:spacing w:after="160" w:line="259" w:lineRule="auto"/>
              <w:contextualSpacing/>
              <w:jc w:val="left"/>
            </w:pPr>
            <w:r>
              <w:t xml:space="preserve">Export </w:t>
            </w:r>
            <w:r w:rsidR="3958ECAA">
              <w:t>kontúrovaných testovacích setov</w:t>
            </w:r>
          </w:p>
        </w:tc>
        <w:tc>
          <w:tcPr>
            <w:tcW w:w="1718" w:type="dxa"/>
            <w:vAlign w:val="center"/>
          </w:tcPr>
          <w:p w14:paraId="37B883AE" w14:textId="43AB13E2" w:rsidR="0088627E" w:rsidRDefault="0088627E" w:rsidP="00EC0B8B">
            <w:pPr>
              <w:pStyle w:val="ezdravienormal"/>
            </w:pPr>
            <w:r>
              <w:t>Áno</w:t>
            </w:r>
          </w:p>
        </w:tc>
      </w:tr>
    </w:tbl>
    <w:p w14:paraId="02711C2C" w14:textId="77777777" w:rsidR="00317D97" w:rsidRPr="002C15DD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48527E0E" w14:textId="4725746E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E56D34">
        <w:rPr>
          <w:b/>
          <w:color w:val="005293" w:themeColor="accent1"/>
        </w:rPr>
        <w:t xml:space="preserve">Záznam </w:t>
      </w:r>
      <w:r>
        <w:rPr>
          <w:b/>
          <w:color w:val="005293" w:themeColor="accent1"/>
        </w:rPr>
        <w:t>z</w:t>
      </w:r>
      <w:r w:rsidR="006F3BCF">
        <w:rPr>
          <w:b/>
          <w:color w:val="005293" w:themeColor="accent1"/>
        </w:rPr>
        <w:t>o</w:t>
      </w:r>
      <w:r>
        <w:rPr>
          <w:b/>
          <w:color w:val="005293" w:themeColor="accent1"/>
        </w:rPr>
        <w:t xml:space="preserve"> </w:t>
      </w:r>
      <w:r w:rsidR="006F3BCF">
        <w:rPr>
          <w:b/>
          <w:color w:val="005293" w:themeColor="accent1"/>
        </w:rPr>
        <w:t>zasadnuti</w:t>
      </w:r>
      <w:r>
        <w:rPr>
          <w:b/>
          <w:color w:val="005293" w:themeColor="accent1"/>
        </w:rPr>
        <w:t>a</w:t>
      </w:r>
    </w:p>
    <w:p w14:paraId="1FBAB02A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951"/>
        <w:gridCol w:w="7683"/>
      </w:tblGrid>
      <w:tr w:rsidR="00317D97" w14:paraId="193354F1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1951" w:type="dxa"/>
          </w:tcPr>
          <w:p w14:paraId="5804F3E7" w14:textId="7B1DBBB9" w:rsidR="00317D97" w:rsidRDefault="00317D97" w:rsidP="00EC1075">
            <w:pPr>
              <w:pStyle w:val="ezdravienormal"/>
            </w:pPr>
            <w:r w:rsidRPr="00E56D34">
              <w:t xml:space="preserve">Oblasť </w:t>
            </w:r>
            <w:r w:rsidR="00101576">
              <w:t>programu</w:t>
            </w:r>
          </w:p>
        </w:tc>
        <w:tc>
          <w:tcPr>
            <w:tcW w:w="7683" w:type="dxa"/>
          </w:tcPr>
          <w:p w14:paraId="510DCB0B" w14:textId="77777777" w:rsidR="00317D97" w:rsidRDefault="00317D97" w:rsidP="00843DEC">
            <w:pPr>
              <w:pStyle w:val="ezdravienormal"/>
            </w:pPr>
            <w:r w:rsidRPr="00E56D34">
              <w:t>Záznam</w:t>
            </w:r>
          </w:p>
        </w:tc>
      </w:tr>
      <w:tr w:rsidR="00317D97" w14:paraId="7C97119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614E6343" w14:textId="17A5577D" w:rsidR="00317D97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Úvod zasadnutia</w:t>
            </w:r>
          </w:p>
        </w:tc>
        <w:tc>
          <w:tcPr>
            <w:tcW w:w="7683" w:type="dxa"/>
            <w:vAlign w:val="center"/>
          </w:tcPr>
          <w:p w14:paraId="6B492107" w14:textId="04E31826" w:rsidR="00146021" w:rsidRPr="00040C2A" w:rsidRDefault="3958ECAA" w:rsidP="006F3BCF">
            <w:pPr>
              <w:pStyle w:val="ezdravienormal"/>
              <w:jc w:val="both"/>
            </w:pPr>
            <w:r w:rsidRPr="3958ECAA">
              <w:rPr>
                <w:rFonts w:cstheme="majorBidi"/>
              </w:rPr>
              <w:t xml:space="preserve">Mgr. Tomáš Švec otvoril pracovné stretnutie a privítal prítomných členov stretnutia </w:t>
            </w:r>
            <w:r>
              <w:t xml:space="preserve">k testovaniu </w:t>
            </w:r>
            <w:r w:rsidR="00710E65">
              <w:t>n</w:t>
            </w:r>
            <w:r w:rsidR="00710E65" w:rsidRPr="00710E65">
              <w:t>ástroj</w:t>
            </w:r>
            <w:r w:rsidR="00710E65">
              <w:t>a</w:t>
            </w:r>
            <w:r w:rsidR="00710E65" w:rsidRPr="00710E65">
              <w:t xml:space="preserve"> na zabezpečenie plánovania rádioterapie s podporou umelej inteligencie</w:t>
            </w:r>
          </w:p>
          <w:p w14:paraId="1742E6A5" w14:textId="10332192" w:rsidR="00317D97" w:rsidRPr="00040C2A" w:rsidRDefault="00146021" w:rsidP="00934C83">
            <w:pPr>
              <w:pStyle w:val="ezdravienormal"/>
              <w:jc w:val="both"/>
              <w:rPr>
                <w:rFonts w:cstheme="majorHAnsi"/>
                <w:szCs w:val="20"/>
              </w:rPr>
            </w:pPr>
            <w:r w:rsidRPr="00040C2A">
              <w:rPr>
                <w:szCs w:val="20"/>
              </w:rPr>
              <w:t xml:space="preserve"> </w:t>
            </w:r>
            <w:r w:rsidR="00934C83" w:rsidRPr="00040C2A">
              <w:rPr>
                <w:rFonts w:cstheme="majorHAnsi"/>
                <w:szCs w:val="20"/>
              </w:rPr>
              <w:t xml:space="preserve"> </w:t>
            </w:r>
            <w:r w:rsidR="00C03527" w:rsidRPr="00040C2A">
              <w:rPr>
                <w:rFonts w:cstheme="majorHAnsi"/>
                <w:szCs w:val="20"/>
              </w:rPr>
              <w:t xml:space="preserve">   </w:t>
            </w:r>
          </w:p>
        </w:tc>
      </w:tr>
      <w:tr w:rsidR="006F3BCF" w14:paraId="11EF1DFA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5F04C9FA" w14:textId="1F9030AD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Bod 1</w:t>
            </w:r>
          </w:p>
        </w:tc>
        <w:tc>
          <w:tcPr>
            <w:tcW w:w="7683" w:type="dxa"/>
            <w:vAlign w:val="center"/>
          </w:tcPr>
          <w:p w14:paraId="57D2340A" w14:textId="337FE837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rFonts w:cstheme="majorBidi"/>
                <w:b/>
                <w:bCs/>
                <w:i/>
                <w:iCs/>
                <w:u w:val="single"/>
              </w:rPr>
              <w:t>Predstavenie riešenia</w:t>
            </w:r>
          </w:p>
          <w:p w14:paraId="57763C54" w14:textId="77777777" w:rsidR="006F3BCF" w:rsidRPr="00040C2A" w:rsidRDefault="006F3BCF" w:rsidP="007542CF">
            <w:pPr>
              <w:pStyle w:val="ezdravienormal"/>
              <w:jc w:val="left"/>
              <w:rPr>
                <w:rFonts w:cstheme="majorHAnsi"/>
                <w:b/>
                <w:i/>
                <w:szCs w:val="20"/>
                <w:u w:val="single"/>
              </w:rPr>
            </w:pPr>
          </w:p>
          <w:p w14:paraId="55C56CE3" w14:textId="0A13FAD3" w:rsidR="00AA30F6" w:rsidRPr="001A6E06" w:rsidRDefault="005E0498" w:rsidP="00893C56">
            <w:pPr>
              <w:pStyle w:val="Odsekzoznamu"/>
              <w:numPr>
                <w:ilvl w:val="0"/>
                <w:numId w:val="49"/>
              </w:numPr>
              <w:spacing w:after="160" w:line="259" w:lineRule="auto"/>
              <w:contextualSpacing/>
              <w:jc w:val="left"/>
              <w:rPr>
                <w:rStyle w:val="eop"/>
              </w:rPr>
            </w:pPr>
            <w:r>
              <w:rPr>
                <w:rStyle w:val="eop"/>
              </w:rPr>
              <w:t>Zástupca u</w:t>
            </w:r>
            <w:r w:rsidR="00A117F9">
              <w:rPr>
                <w:rStyle w:val="eop"/>
              </w:rPr>
              <w:t>chádzač</w:t>
            </w:r>
            <w:r>
              <w:rPr>
                <w:rStyle w:val="eop"/>
              </w:rPr>
              <w:t>a</w:t>
            </w:r>
            <w:r w:rsidR="00A117F9">
              <w:rPr>
                <w:rStyle w:val="eop"/>
              </w:rPr>
              <w:t xml:space="preserve"> stručne opísal svoj softvér </w:t>
            </w:r>
            <w:r w:rsidR="00893C56">
              <w:rPr>
                <w:rStyle w:val="eop"/>
              </w:rPr>
              <w:t xml:space="preserve">pre </w:t>
            </w:r>
            <w:r w:rsidR="003E4394">
              <w:rPr>
                <w:rStyle w:val="eop"/>
              </w:rPr>
              <w:t xml:space="preserve"> </w:t>
            </w:r>
            <w:r w:rsidR="00893C56">
              <w:rPr>
                <w:rStyle w:val="eop"/>
              </w:rPr>
              <w:t>plánovanie</w:t>
            </w:r>
            <w:r w:rsidR="00893C56" w:rsidRPr="00893C56">
              <w:rPr>
                <w:rStyle w:val="eop"/>
              </w:rPr>
              <w:t xml:space="preserve"> rádioterapie s podporou umelej inteligencie</w:t>
            </w:r>
          </w:p>
        </w:tc>
      </w:tr>
      <w:tr w:rsidR="006F3BCF" w14:paraId="761E2A8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01F81B7C" w14:textId="67A38A57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Bod 2</w:t>
            </w:r>
          </w:p>
        </w:tc>
        <w:tc>
          <w:tcPr>
            <w:tcW w:w="7683" w:type="dxa"/>
            <w:vAlign w:val="center"/>
          </w:tcPr>
          <w:p w14:paraId="42B1F017" w14:textId="0D5833F2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rFonts w:cstheme="majorBidi"/>
                <w:b/>
                <w:bCs/>
                <w:i/>
                <w:iCs/>
                <w:u w:val="single"/>
              </w:rPr>
              <w:t>Inštalácia</w:t>
            </w:r>
            <w:r w:rsidR="00604D75">
              <w:rPr>
                <w:rFonts w:cstheme="majorBidi"/>
                <w:b/>
                <w:bCs/>
                <w:i/>
                <w:iCs/>
                <w:u w:val="single"/>
              </w:rPr>
              <w:t xml:space="preserve"> s</w:t>
            </w:r>
            <w:r w:rsidR="00D54E27">
              <w:rPr>
                <w:rFonts w:cstheme="majorBidi"/>
                <w:b/>
                <w:bCs/>
                <w:i/>
                <w:iCs/>
                <w:u w:val="single"/>
              </w:rPr>
              <w:t>oftvéru</w:t>
            </w:r>
          </w:p>
          <w:p w14:paraId="115B34EB" w14:textId="77777777" w:rsidR="004C1524" w:rsidRPr="00040C2A" w:rsidRDefault="004C1524" w:rsidP="00A63553">
            <w:pPr>
              <w:pStyle w:val="ezdravienormal"/>
              <w:jc w:val="both"/>
              <w:rPr>
                <w:rFonts w:cstheme="majorHAnsi"/>
                <w:szCs w:val="20"/>
              </w:rPr>
            </w:pPr>
          </w:p>
          <w:p w14:paraId="0818F023" w14:textId="1252C002" w:rsidR="3958ECAA" w:rsidRPr="00222F66" w:rsidRDefault="00D54E27" w:rsidP="00D54E27">
            <w:pPr>
              <w:pStyle w:val="Odsekzoznamu"/>
              <w:numPr>
                <w:ilvl w:val="0"/>
                <w:numId w:val="50"/>
              </w:numPr>
              <w:spacing w:after="160" w:line="259" w:lineRule="auto"/>
              <w:contextualSpacing/>
              <w:jc w:val="left"/>
              <w:rPr>
                <w:rStyle w:val="eop"/>
              </w:rPr>
            </w:pPr>
            <w:r>
              <w:rPr>
                <w:rStyle w:val="eop"/>
                <w:rFonts w:cs="Calibri"/>
              </w:rPr>
              <w:t xml:space="preserve">Uchádzač </w:t>
            </w:r>
            <w:r w:rsidR="00EB3CD5">
              <w:rPr>
                <w:rStyle w:val="eop"/>
                <w:rFonts w:cs="Calibri"/>
              </w:rPr>
              <w:t xml:space="preserve">sa neúspešne pokúsil </w:t>
            </w:r>
            <w:r>
              <w:rPr>
                <w:rStyle w:val="eop"/>
                <w:rFonts w:cs="Calibri"/>
              </w:rPr>
              <w:t>nainštal</w:t>
            </w:r>
            <w:r w:rsidR="00EB3CD5">
              <w:rPr>
                <w:rStyle w:val="eop"/>
                <w:rFonts w:cs="Calibri"/>
              </w:rPr>
              <w:t>ovať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svoje ponúkané riešenie</w:t>
            </w:r>
            <w:r w:rsidR="3958ECAA" w:rsidRPr="3958ECAA">
              <w:rPr>
                <w:rStyle w:val="eop"/>
                <w:rFonts w:cs="Calibri"/>
              </w:rPr>
              <w:t xml:space="preserve"> </w:t>
            </w:r>
            <w:r>
              <w:rPr>
                <w:rStyle w:val="eop"/>
                <w:rFonts w:cs="Calibri"/>
              </w:rPr>
              <w:t xml:space="preserve">na </w:t>
            </w:r>
            <w:r w:rsidRPr="00D54E27">
              <w:rPr>
                <w:rStyle w:val="eop"/>
                <w:rFonts w:cs="Calibri"/>
              </w:rPr>
              <w:t>zabezpečenie plánovania rádioterapie s podporou umelej inteligencie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v rámci HW infraštruktúry</w:t>
            </w:r>
            <w:r>
              <w:rPr>
                <w:rStyle w:val="eop"/>
                <w:rFonts w:cs="Calibri"/>
              </w:rPr>
              <w:t xml:space="preserve"> MZSR</w:t>
            </w:r>
          </w:p>
          <w:p w14:paraId="26431234" w14:textId="1FC32CCB" w:rsidR="006F3BCF" w:rsidRPr="00040C2A" w:rsidRDefault="006F3BCF" w:rsidP="00222F66">
            <w:pPr>
              <w:pStyle w:val="Odsekzoznamu"/>
              <w:spacing w:after="160" w:line="259" w:lineRule="auto"/>
              <w:ind w:left="720"/>
              <w:contextualSpacing/>
              <w:jc w:val="left"/>
              <w:rPr>
                <w:rFonts w:cstheme="majorHAnsi"/>
                <w:szCs w:val="20"/>
              </w:rPr>
            </w:pPr>
          </w:p>
        </w:tc>
      </w:tr>
      <w:tr w:rsidR="00B50130" w14:paraId="03311A23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33B0A32" w14:textId="5D5C6AE2" w:rsidR="00B50130" w:rsidRPr="00040C2A" w:rsidRDefault="00040C2A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Bod 3</w:t>
            </w:r>
          </w:p>
        </w:tc>
        <w:tc>
          <w:tcPr>
            <w:tcW w:w="7683" w:type="dxa"/>
            <w:vAlign w:val="center"/>
          </w:tcPr>
          <w:p w14:paraId="6DBF17CB" w14:textId="267D3807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Nastavenie softvéru</w:t>
            </w:r>
          </w:p>
          <w:p w14:paraId="3B032862" w14:textId="14E88923" w:rsidR="00B50130" w:rsidRPr="00EB3CD5" w:rsidRDefault="00B50130" w:rsidP="00EB3CD5">
            <w:pPr>
              <w:spacing w:after="160" w:line="259" w:lineRule="auto"/>
              <w:contextualSpacing/>
              <w:jc w:val="left"/>
              <w:rPr>
                <w:b/>
                <w:i/>
                <w:u w:val="single"/>
              </w:rPr>
            </w:pPr>
          </w:p>
        </w:tc>
      </w:tr>
      <w:tr w:rsidR="00B50130" w14:paraId="07A4AD6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06F80CC" w14:textId="57999FE4" w:rsidR="00B50130" w:rsidRPr="00040C2A" w:rsidRDefault="00040C2A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Bod 4</w:t>
            </w:r>
          </w:p>
        </w:tc>
        <w:tc>
          <w:tcPr>
            <w:tcW w:w="7683" w:type="dxa"/>
            <w:vAlign w:val="center"/>
          </w:tcPr>
          <w:p w14:paraId="377AA244" w14:textId="35134369" w:rsidR="008F23C2" w:rsidRPr="008F23C2" w:rsidRDefault="00D54E27" w:rsidP="3958ECAA">
            <w:pPr>
              <w:spacing w:after="160" w:line="259" w:lineRule="auto"/>
              <w:contextualSpacing/>
              <w:jc w:val="left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 xml:space="preserve">Kontúrovanie </w:t>
            </w:r>
            <w:r w:rsidR="3958ECAA" w:rsidRPr="3958ECAA">
              <w:rPr>
                <w:b/>
                <w:bCs/>
                <w:i/>
                <w:iCs/>
                <w:u w:val="single"/>
              </w:rPr>
              <w:t>testovacích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</w:p>
          <w:p w14:paraId="00ACFE4E" w14:textId="0C103218" w:rsidR="008F23C2" w:rsidRPr="00EB3CD5" w:rsidRDefault="008F23C2" w:rsidP="00EB3CD5">
            <w:pPr>
              <w:spacing w:after="160" w:line="259" w:lineRule="auto"/>
              <w:contextualSpacing/>
              <w:rPr>
                <w:rStyle w:val="eop"/>
              </w:rPr>
            </w:pPr>
            <w:r w:rsidRPr="00EB3CD5">
              <w:rPr>
                <w:rStyle w:val="normaltextrun"/>
                <w:rFonts w:cs="Calibri"/>
                <w:shd w:val="clear" w:color="auto" w:fill="FFFFFF"/>
              </w:rPr>
              <w:t xml:space="preserve"> </w:t>
            </w:r>
          </w:p>
        </w:tc>
      </w:tr>
      <w:tr w:rsidR="00CA1F12" w14:paraId="3D0D58F0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3FC0F347" w14:textId="7DA3DFC0" w:rsidR="00CA1F12" w:rsidRPr="00040C2A" w:rsidRDefault="00040C2A" w:rsidP="00040C2A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lastRenderedPageBreak/>
              <w:t>Bod 5</w:t>
            </w:r>
          </w:p>
        </w:tc>
        <w:tc>
          <w:tcPr>
            <w:tcW w:w="7683" w:type="dxa"/>
            <w:vAlign w:val="center"/>
          </w:tcPr>
          <w:p w14:paraId="6841BD70" w14:textId="4A3E92A5" w:rsidR="00040C2A" w:rsidRPr="00EB3CD5" w:rsidRDefault="3958ECAA" w:rsidP="00EB3CD5">
            <w:pPr>
              <w:spacing w:after="160" w:line="259" w:lineRule="auto"/>
              <w:contextualSpacing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Export</w:t>
            </w:r>
            <w:r w:rsidR="00D54E27">
              <w:rPr>
                <w:b/>
                <w:bCs/>
                <w:i/>
                <w:iCs/>
                <w:u w:val="single"/>
              </w:rPr>
              <w:t xml:space="preserve">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kontúrovaných </w:t>
            </w:r>
            <w:r w:rsidR="00A117F9">
              <w:rPr>
                <w:b/>
                <w:bCs/>
                <w:i/>
                <w:iCs/>
                <w:u w:val="single"/>
              </w:rPr>
              <w:t>testova</w:t>
            </w:r>
            <w:r w:rsidR="00EE2E3C">
              <w:rPr>
                <w:b/>
                <w:bCs/>
                <w:i/>
                <w:iCs/>
                <w:u w:val="single"/>
              </w:rPr>
              <w:t>c</w:t>
            </w:r>
            <w:r w:rsidR="00D54E27">
              <w:rPr>
                <w:b/>
                <w:bCs/>
                <w:i/>
                <w:iCs/>
                <w:u w:val="single"/>
              </w:rPr>
              <w:t>ích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</w:t>
            </w:r>
          </w:p>
        </w:tc>
      </w:tr>
      <w:tr w:rsidR="006F3BCF" w14:paraId="7C9D91D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5378F97" w14:textId="0F8AA8BC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Záver</w:t>
            </w:r>
          </w:p>
        </w:tc>
        <w:tc>
          <w:tcPr>
            <w:tcW w:w="7683" w:type="dxa"/>
            <w:vAlign w:val="center"/>
          </w:tcPr>
          <w:p w14:paraId="6F8C837F" w14:textId="2132C82A" w:rsidR="006F3BCF" w:rsidRPr="00EB3CD5" w:rsidRDefault="00D0756A" w:rsidP="00EB3CD5">
            <w:pPr>
              <w:pStyle w:val="Odsekzoznamu"/>
              <w:numPr>
                <w:ilvl w:val="0"/>
                <w:numId w:val="50"/>
              </w:numPr>
              <w:spacing w:after="160" w:line="259" w:lineRule="auto"/>
              <w:contextualSpacing/>
              <w:jc w:val="left"/>
            </w:pPr>
            <w:r>
              <w:rPr>
                <w:rFonts w:cstheme="majorHAnsi"/>
                <w:szCs w:val="20"/>
              </w:rPr>
              <w:t xml:space="preserve">Uchádzač </w:t>
            </w:r>
            <w:r w:rsidR="00EB3CD5">
              <w:rPr>
                <w:rFonts w:cstheme="majorHAnsi"/>
                <w:szCs w:val="20"/>
              </w:rPr>
              <w:t xml:space="preserve">nenainštaloval svoje riešenie na </w:t>
            </w:r>
            <w:r w:rsidR="00EB3CD5">
              <w:rPr>
                <w:rStyle w:val="eop"/>
                <w:rFonts w:cs="Calibri"/>
              </w:rPr>
              <w:t xml:space="preserve">HW </w:t>
            </w:r>
            <w:r w:rsidR="00EB3CD5">
              <w:rPr>
                <w:rStyle w:val="eop"/>
                <w:rFonts w:cs="Calibri"/>
              </w:rPr>
              <w:t>infraštruktúru</w:t>
            </w:r>
            <w:r w:rsidR="00EB3CD5">
              <w:rPr>
                <w:rStyle w:val="eop"/>
                <w:rFonts w:cs="Calibri"/>
              </w:rPr>
              <w:t xml:space="preserve"> MZSR</w:t>
            </w:r>
            <w:r w:rsidR="00EB3CD5">
              <w:rPr>
                <w:rStyle w:val="eop"/>
                <w:rFonts w:cs="Calibri"/>
              </w:rPr>
              <w:t>, z uchádzačom bol dohodnutý náhradný termín a to 30.5.2024</w:t>
            </w:r>
            <w:bookmarkStart w:id="0" w:name="_GoBack"/>
            <w:bookmarkEnd w:id="0"/>
          </w:p>
        </w:tc>
      </w:tr>
    </w:tbl>
    <w:p w14:paraId="42AF6227" w14:textId="6471FDB0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0089806F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3610D4E7" w14:textId="77777777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D405C1">
        <w:rPr>
          <w:b/>
          <w:color w:val="005293" w:themeColor="accent1"/>
        </w:rPr>
        <w:t>Podpisová doložka</w:t>
      </w:r>
    </w:p>
    <w:p w14:paraId="3EC46CB3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775"/>
        <w:gridCol w:w="3182"/>
        <w:gridCol w:w="1701"/>
        <w:gridCol w:w="2976"/>
      </w:tblGrid>
      <w:tr w:rsidR="00317D97" w14:paraId="7AC386E7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1"/>
        </w:trPr>
        <w:tc>
          <w:tcPr>
            <w:tcW w:w="4957" w:type="dxa"/>
            <w:gridSpan w:val="2"/>
          </w:tcPr>
          <w:p w14:paraId="108AD89C" w14:textId="77777777" w:rsidR="00317D97" w:rsidRDefault="00317D97" w:rsidP="00843DEC">
            <w:pPr>
              <w:pStyle w:val="ezdravienormal"/>
            </w:pPr>
            <w:r>
              <w:t>Vyhotovil</w:t>
            </w:r>
          </w:p>
        </w:tc>
        <w:tc>
          <w:tcPr>
            <w:tcW w:w="4677" w:type="dxa"/>
            <w:gridSpan w:val="2"/>
          </w:tcPr>
          <w:p w14:paraId="39A49A62" w14:textId="77777777" w:rsidR="00317D97" w:rsidRDefault="00317D97" w:rsidP="00843DEC">
            <w:pPr>
              <w:pStyle w:val="ezdravienormal"/>
            </w:pPr>
            <w:r>
              <w:t>Verifikoval</w:t>
            </w:r>
          </w:p>
        </w:tc>
      </w:tr>
      <w:tr w:rsidR="00317D97" w14:paraId="7334859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3A1B3BF0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3182" w:type="dxa"/>
            <w:vAlign w:val="center"/>
          </w:tcPr>
          <w:p w14:paraId="41D72EF1" w14:textId="34158FE4" w:rsidR="00317D97" w:rsidRDefault="3958ECAA" w:rsidP="007147D5">
            <w:pPr>
              <w:pStyle w:val="ezdravienormal"/>
            </w:pPr>
            <w:r>
              <w:t>Ing. Martin Fobel</w:t>
            </w:r>
          </w:p>
        </w:tc>
        <w:tc>
          <w:tcPr>
            <w:tcW w:w="1701" w:type="dxa"/>
            <w:vAlign w:val="center"/>
          </w:tcPr>
          <w:p w14:paraId="7730BBB3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2976" w:type="dxa"/>
            <w:vAlign w:val="center"/>
          </w:tcPr>
          <w:p w14:paraId="239DAE4D" w14:textId="0FAD2D97" w:rsidR="00317D97" w:rsidRDefault="00C60B0B" w:rsidP="004D026C">
            <w:pPr>
              <w:pStyle w:val="ezdravienormal"/>
            </w:pPr>
            <w:r>
              <w:t>Mgr. Tomáš Švec</w:t>
            </w:r>
          </w:p>
        </w:tc>
      </w:tr>
      <w:tr w:rsidR="00317D97" w14:paraId="258889D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40F57527" w14:textId="77777777" w:rsidR="00317D97" w:rsidRPr="00287158" w:rsidRDefault="00317D97" w:rsidP="00843DEC">
            <w:pPr>
              <w:pStyle w:val="ezdravienormal"/>
              <w:tabs>
                <w:tab w:val="center" w:pos="1123"/>
                <w:tab w:val="right" w:pos="2247"/>
              </w:tabs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3182" w:type="dxa"/>
            <w:vAlign w:val="center"/>
          </w:tcPr>
          <w:p w14:paraId="239C32B6" w14:textId="5A6670ED" w:rsidR="00317D97" w:rsidRDefault="00EB3CD5" w:rsidP="00E354CC">
            <w:pPr>
              <w:pStyle w:val="ezdravienormal"/>
            </w:pPr>
            <w:r>
              <w:t>23</w:t>
            </w:r>
            <w:r w:rsidR="3958ECAA">
              <w:t>.5.2024</w:t>
            </w:r>
          </w:p>
        </w:tc>
        <w:tc>
          <w:tcPr>
            <w:tcW w:w="1701" w:type="dxa"/>
            <w:vAlign w:val="center"/>
          </w:tcPr>
          <w:p w14:paraId="3A5225EB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2976" w:type="dxa"/>
            <w:vAlign w:val="center"/>
          </w:tcPr>
          <w:p w14:paraId="7C856BE1" w14:textId="653EA8D9" w:rsidR="00317D97" w:rsidRDefault="00EB3CD5" w:rsidP="00843DEC">
            <w:pPr>
              <w:pStyle w:val="ezdravienormal"/>
            </w:pPr>
            <w:r>
              <w:t>23</w:t>
            </w:r>
            <w:r w:rsidR="00802AE4">
              <w:t>.5.2024</w:t>
            </w:r>
          </w:p>
        </w:tc>
      </w:tr>
    </w:tbl>
    <w:p w14:paraId="6344372F" w14:textId="747D49FE" w:rsidR="00637F4D" w:rsidRDefault="00637F4D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57A3103C" w14:textId="77777777" w:rsidR="00637F4D" w:rsidRPr="00637F4D" w:rsidRDefault="00637F4D" w:rsidP="00637F4D">
      <w:pPr>
        <w:rPr>
          <w:lang w:eastAsia="en-US"/>
        </w:rPr>
      </w:pPr>
    </w:p>
    <w:p w14:paraId="058C9B36" w14:textId="0E42BA1F" w:rsidR="00317D97" w:rsidRPr="00637F4D" w:rsidRDefault="00637F4D" w:rsidP="00D63489">
      <w:pPr>
        <w:tabs>
          <w:tab w:val="left" w:pos="7920"/>
        </w:tabs>
        <w:rPr>
          <w:lang w:eastAsia="en-US"/>
        </w:rPr>
      </w:pPr>
      <w:r>
        <w:rPr>
          <w:lang w:eastAsia="en-US"/>
        </w:rPr>
        <w:tab/>
      </w:r>
    </w:p>
    <w:sectPr w:rsidR="00317D97" w:rsidRPr="00637F4D" w:rsidSect="00A9523A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418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E7C76" w14:textId="77777777" w:rsidR="005A3E2E" w:rsidRDefault="005A3E2E" w:rsidP="00B00750">
      <w:pPr>
        <w:spacing w:after="0" w:line="240" w:lineRule="auto"/>
      </w:pPr>
      <w:r>
        <w:separator/>
      </w:r>
    </w:p>
    <w:p w14:paraId="6F89893D" w14:textId="77777777" w:rsidR="005A3E2E" w:rsidRDefault="005A3E2E"/>
    <w:p w14:paraId="0A62E937" w14:textId="77777777" w:rsidR="005A3E2E" w:rsidRDefault="005A3E2E"/>
    <w:p w14:paraId="0F99A6CB" w14:textId="77777777" w:rsidR="005A3E2E" w:rsidRDefault="005A3E2E"/>
  </w:endnote>
  <w:endnote w:type="continuationSeparator" w:id="0">
    <w:p w14:paraId="6BC13BE6" w14:textId="77777777" w:rsidR="005A3E2E" w:rsidRDefault="005A3E2E" w:rsidP="00B00750">
      <w:pPr>
        <w:spacing w:after="0" w:line="240" w:lineRule="auto"/>
      </w:pPr>
      <w:r>
        <w:continuationSeparator/>
      </w:r>
    </w:p>
    <w:p w14:paraId="6F23E016" w14:textId="77777777" w:rsidR="005A3E2E" w:rsidRDefault="005A3E2E"/>
    <w:p w14:paraId="4E589DCF" w14:textId="77777777" w:rsidR="005A3E2E" w:rsidRDefault="005A3E2E"/>
    <w:p w14:paraId="38AAE4BE" w14:textId="77777777" w:rsidR="005A3E2E" w:rsidRDefault="005A3E2E"/>
  </w:endnote>
  <w:endnote w:type="continuationNotice" w:id="1">
    <w:p w14:paraId="5EAFEB89" w14:textId="77777777" w:rsidR="005A3E2E" w:rsidRDefault="005A3E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oho Gothic Pro">
    <w:altName w:val="Corbel"/>
    <w:charset w:val="00"/>
    <w:family w:val="auto"/>
    <w:pitch w:val="variable"/>
    <w:sig w:usb0="A00000AF" w:usb1="4000205B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B7687" w14:textId="62E00E4F" w:rsidR="00843DEC" w:rsidRDefault="005B78C7" w:rsidP="000A22B3">
    <w:pPr>
      <w:pStyle w:val="Obsah2"/>
      <w:tabs>
        <w:tab w:val="right" w:pos="9923"/>
      </w:tabs>
      <w:ind w:left="-42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DF9D89" wp14:editId="7544939E">
              <wp:simplePos x="0" y="0"/>
              <wp:positionH relativeFrom="column">
                <wp:posOffset>3111500</wp:posOffset>
              </wp:positionH>
              <wp:positionV relativeFrom="paragraph">
                <wp:posOffset>113665</wp:posOffset>
              </wp:positionV>
              <wp:extent cx="3048000" cy="571500"/>
              <wp:effectExtent l="0" t="0" r="0" b="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668E97" w14:textId="426F8CF5" w:rsidR="00491B68" w:rsidRDefault="00491B68" w:rsidP="002E0CC5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386F48A1" w14:textId="38BF7133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Limbová 2</w:t>
                          </w:r>
                          <w:r w:rsidR="00843DEC" w:rsidRPr="007D72AE">
                            <w:t>, 8</w:t>
                          </w:r>
                          <w:r>
                            <w:t xml:space="preserve">37 52 </w:t>
                          </w:r>
                          <w:r w:rsidR="00843DEC" w:rsidRPr="007D72AE">
                            <w:t>Bratislava, Slovenská republika</w:t>
                          </w:r>
                        </w:p>
                        <w:p w14:paraId="20420AF4" w14:textId="3B34DCE5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</w:t>
                          </w:r>
                          <w:r w:rsidR="00843DEC" w:rsidRPr="007D72AE">
                            <w:t>.</w:t>
                          </w:r>
                          <w:r>
                            <w:t>gov.</w:t>
                          </w:r>
                          <w:r w:rsidR="00843DEC" w:rsidRPr="007D72AE">
                            <w:t>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57F476F0" w14:textId="77777777" w:rsidR="00843DEC" w:rsidRDefault="00843DEC" w:rsidP="00950B61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DF9D8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245pt;margin-top:8.95pt;width:240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" filled="f" stroked="f">
              <v:path arrowok="t"/>
              <v:textbox>
                <w:txbxContent>
                  <w:p w14:paraId="23668E97" w14:textId="426F8CF5" w:rsidR="00491B68" w:rsidRDefault="00491B68" w:rsidP="002E0CC5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386F48A1" w14:textId="38BF7133" w:rsidR="00843DEC" w:rsidRPr="007D72AE" w:rsidRDefault="00491B68" w:rsidP="002E0CC5">
                    <w:pPr>
                      <w:pStyle w:val="ezdraviepaticka"/>
                    </w:pPr>
                    <w:r>
                      <w:t>Limbová 2</w:t>
                    </w:r>
                    <w:r w:rsidR="00843DEC" w:rsidRPr="007D72AE">
                      <w:t>, 8</w:t>
                    </w:r>
                    <w:r>
                      <w:t xml:space="preserve">37 52 </w:t>
                    </w:r>
                    <w:r w:rsidR="00843DEC" w:rsidRPr="007D72AE">
                      <w:t>Bratislava, Slovenská republika</w:t>
                    </w:r>
                  </w:p>
                  <w:p w14:paraId="20420AF4" w14:textId="3B34DCE5" w:rsidR="00843DEC" w:rsidRPr="007D72AE" w:rsidRDefault="00491B68" w:rsidP="002E0CC5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</w:t>
                    </w:r>
                    <w:r w:rsidR="00843DEC" w:rsidRPr="007D72AE">
                      <w:t>.</w:t>
                    </w:r>
                    <w:r>
                      <w:t>gov.</w:t>
                    </w:r>
                    <w:r w:rsidR="00843DEC" w:rsidRPr="007D72AE">
                      <w:t>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57F476F0" w14:textId="77777777" w:rsidR="00843DEC" w:rsidRDefault="00843DEC" w:rsidP="00950B61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65AF187E" w14:textId="77777777" w:rsidR="00843DEC" w:rsidRDefault="00843DEC" w:rsidP="002E0CC5">
    <w:pPr>
      <w:pStyle w:val="ezdravieverziadokumentu"/>
    </w:pPr>
    <w:r>
      <w:tab/>
    </w:r>
    <w:r>
      <w:tab/>
    </w:r>
    <w:r>
      <w:tab/>
    </w:r>
    <w:r>
      <w:tab/>
    </w:r>
  </w:p>
  <w:p w14:paraId="094B98EE" w14:textId="3E7C4185" w:rsidR="00843DEC" w:rsidRPr="007D72AE" w:rsidRDefault="00843DEC" w:rsidP="00CD1E12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EB3CD5">
      <w:rPr>
        <w:noProof/>
      </w:rPr>
      <w:t>2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r w:rsidR="005A3E2E">
      <w:fldChar w:fldCharType="begin"/>
    </w:r>
    <w:r w:rsidR="005A3E2E">
      <w:instrText>NUMPAGES   \* MERGEFORMAT</w:instrText>
    </w:r>
    <w:r w:rsidR="005A3E2E">
      <w:fldChar w:fldCharType="separate"/>
    </w:r>
    <w:r w:rsidR="00EB3CD5" w:rsidRPr="00EB3CD5">
      <w:rPr>
        <w:noProof/>
        <w:lang w:val="en-US"/>
      </w:rPr>
      <w:t>2</w:t>
    </w:r>
    <w:r w:rsidR="005A3E2E">
      <w:rPr>
        <w:noProof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4D2A1" w14:textId="514304B0" w:rsidR="00843DEC" w:rsidRPr="00170F17" w:rsidRDefault="005B78C7" w:rsidP="00CD6BCC">
    <w:pPr>
      <w:pStyle w:val="datum"/>
      <w:rPr>
        <w:highlight w:val="yellow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67D3120" wp14:editId="557A5606">
              <wp:simplePos x="0" y="0"/>
              <wp:positionH relativeFrom="column">
                <wp:posOffset>3263900</wp:posOffset>
              </wp:positionH>
              <wp:positionV relativeFrom="paragraph">
                <wp:posOffset>118110</wp:posOffset>
              </wp:positionV>
              <wp:extent cx="3048000" cy="571500"/>
              <wp:effectExtent l="0" t="0" r="0" b="0"/>
              <wp:wrapNone/>
              <wp:docPr id="1" name="Textové po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1B1E04" w14:textId="3CF10263" w:rsidR="00637F4D" w:rsidRDefault="00637F4D" w:rsidP="0022670F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529BA626" w14:textId="434076BF" w:rsidR="00843DEC" w:rsidRPr="007D72AE" w:rsidRDefault="00843DEC" w:rsidP="0022670F">
                          <w:pPr>
                            <w:pStyle w:val="ezdraviepaticka"/>
                          </w:pPr>
                          <w:r w:rsidRPr="007D72AE">
                            <w:t>L</w:t>
                          </w:r>
                          <w:r w:rsidR="00637F4D">
                            <w:t>imbová</w:t>
                          </w:r>
                          <w:r w:rsidRPr="007D72AE">
                            <w:t xml:space="preserve"> 2, 8</w:t>
                          </w:r>
                          <w:r w:rsidR="00637F4D">
                            <w:t>37 52</w:t>
                          </w:r>
                          <w:r w:rsidRPr="007D72AE">
                            <w:t xml:space="preserve"> Bratislava, Slovenská republika</w:t>
                          </w:r>
                        </w:p>
                        <w:p w14:paraId="3841E1F6" w14:textId="61812091" w:rsidR="00843DEC" w:rsidRPr="007D72AE" w:rsidRDefault="00637F4D" w:rsidP="0022670F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health.gov</w:t>
                          </w:r>
                          <w:r w:rsidR="00843DEC" w:rsidRPr="007D72AE">
                            <w:t>.sk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0ADA2A4B" w14:textId="77777777" w:rsidR="00843DEC" w:rsidRDefault="00843DEC" w:rsidP="0022670F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7D3120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style="position:absolute;left:0;text-align:left;margin-left:257pt;margin-top:9.3pt;width:240pt;height:4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" filled="f" stroked="f">
              <v:path arrowok="t"/>
              <v:textbox>
                <w:txbxContent>
                  <w:p w14:paraId="271B1E04" w14:textId="3CF10263" w:rsidR="00637F4D" w:rsidRDefault="00637F4D" w:rsidP="0022670F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529BA626" w14:textId="434076BF" w:rsidR="00843DEC" w:rsidRPr="007D72AE" w:rsidRDefault="00843DEC" w:rsidP="0022670F">
                    <w:pPr>
                      <w:pStyle w:val="ezdraviepaticka"/>
                    </w:pPr>
                    <w:r w:rsidRPr="007D72AE">
                      <w:t>L</w:t>
                    </w:r>
                    <w:r w:rsidR="00637F4D">
                      <w:t>imbová</w:t>
                    </w:r>
                    <w:r w:rsidRPr="007D72AE">
                      <w:t xml:space="preserve"> 2, 8</w:t>
                    </w:r>
                    <w:r w:rsidR="00637F4D">
                      <w:t>37 52</w:t>
                    </w:r>
                    <w:r w:rsidRPr="007D72AE">
                      <w:t xml:space="preserve"> Bratislava, Slovenská republika</w:t>
                    </w:r>
                  </w:p>
                  <w:p w14:paraId="3841E1F6" w14:textId="61812091" w:rsidR="00843DEC" w:rsidRPr="007D72AE" w:rsidRDefault="00637F4D" w:rsidP="0022670F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health.gov</w:t>
                    </w:r>
                    <w:r w:rsidR="00843DEC" w:rsidRPr="007D72AE">
                      <w:t>.sk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0ADA2A4B" w14:textId="77777777" w:rsidR="00843DEC" w:rsidRDefault="00843DEC" w:rsidP="0022670F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29C170C3" w14:textId="77777777" w:rsidR="00843DEC" w:rsidRDefault="00843DEC" w:rsidP="00950B61">
    <w:pPr>
      <w:pStyle w:val="ezdravieverziadokumentu"/>
    </w:pPr>
  </w:p>
  <w:p w14:paraId="7D0FAF7E" w14:textId="3C2BC020" w:rsidR="00843DEC" w:rsidRPr="002C15DD" w:rsidRDefault="00843DEC" w:rsidP="002C15DD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EB3CD5">
      <w:rPr>
        <w:noProof/>
      </w:rPr>
      <w:t>1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r w:rsidR="005A3E2E">
      <w:fldChar w:fldCharType="begin"/>
    </w:r>
    <w:r w:rsidR="005A3E2E">
      <w:instrText>NUMPAGES   \* MERGEFORMAT</w:instrText>
    </w:r>
    <w:r w:rsidR="005A3E2E">
      <w:fldChar w:fldCharType="separate"/>
    </w:r>
    <w:r w:rsidR="00EB3CD5" w:rsidRPr="00EB3CD5">
      <w:rPr>
        <w:noProof/>
        <w:lang w:val="en-US"/>
      </w:rPr>
      <w:t>2</w:t>
    </w:r>
    <w:r w:rsidR="005A3E2E">
      <w:rPr>
        <w:noProof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3658A" w14:textId="77777777" w:rsidR="005A3E2E" w:rsidRDefault="005A3E2E" w:rsidP="00B00750">
      <w:pPr>
        <w:spacing w:after="0" w:line="240" w:lineRule="auto"/>
      </w:pPr>
      <w:r>
        <w:separator/>
      </w:r>
    </w:p>
    <w:p w14:paraId="663B20FE" w14:textId="77777777" w:rsidR="005A3E2E" w:rsidRDefault="005A3E2E"/>
    <w:p w14:paraId="056DA384" w14:textId="77777777" w:rsidR="005A3E2E" w:rsidRDefault="005A3E2E"/>
    <w:p w14:paraId="5A26C05D" w14:textId="77777777" w:rsidR="005A3E2E" w:rsidRDefault="005A3E2E"/>
  </w:footnote>
  <w:footnote w:type="continuationSeparator" w:id="0">
    <w:p w14:paraId="152CCAE8" w14:textId="77777777" w:rsidR="005A3E2E" w:rsidRDefault="005A3E2E" w:rsidP="00B00750">
      <w:pPr>
        <w:spacing w:after="0" w:line="240" w:lineRule="auto"/>
      </w:pPr>
      <w:r>
        <w:continuationSeparator/>
      </w:r>
    </w:p>
    <w:p w14:paraId="7270ED76" w14:textId="77777777" w:rsidR="005A3E2E" w:rsidRDefault="005A3E2E"/>
    <w:p w14:paraId="7152B722" w14:textId="77777777" w:rsidR="005A3E2E" w:rsidRDefault="005A3E2E"/>
    <w:p w14:paraId="0D488984" w14:textId="77777777" w:rsidR="005A3E2E" w:rsidRDefault="005A3E2E"/>
  </w:footnote>
  <w:footnote w:type="continuationNotice" w:id="1">
    <w:p w14:paraId="7CD9AFE2" w14:textId="77777777" w:rsidR="005A3E2E" w:rsidRDefault="005A3E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66F15" w14:textId="0BB3D056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  <w:r>
      <w:tab/>
    </w:r>
    <w:r>
      <w:rPr>
        <w:noProof/>
      </w:rPr>
      <w:tab/>
    </w:r>
  </w:p>
  <w:p w14:paraId="33E0255D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906251F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BCAE2EA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A39B2" w14:textId="1B1FEB5A" w:rsidR="00843DEC" w:rsidRDefault="00837907" w:rsidP="00491B68">
    <w:pPr>
      <w:pStyle w:val="Pta"/>
      <w:pBdr>
        <w:top w:val="none" w:sz="0" w:space="0" w:color="auto"/>
      </w:pBdr>
      <w:tabs>
        <w:tab w:val="clear" w:pos="4536"/>
        <w:tab w:val="clear" w:pos="9498"/>
        <w:tab w:val="right" w:pos="9639"/>
      </w:tabs>
    </w:pPr>
    <w:r w:rsidRPr="00146A07">
      <w:rPr>
        <w:noProof/>
      </w:rPr>
      <w:drawing>
        <wp:anchor distT="0" distB="0" distL="114300" distR="114300" simplePos="0" relativeHeight="251658243" behindDoc="1" locked="0" layoutInCell="1" allowOverlap="1" wp14:anchorId="082C958A" wp14:editId="483C421D">
          <wp:simplePos x="0" y="0"/>
          <wp:positionH relativeFrom="margin">
            <wp:posOffset>2171700</wp:posOffset>
          </wp:positionH>
          <wp:positionV relativeFrom="margin">
            <wp:posOffset>-635000</wp:posOffset>
          </wp:positionV>
          <wp:extent cx="1606550" cy="421005"/>
          <wp:effectExtent l="0" t="0" r="0" b="0"/>
          <wp:wrapNone/>
          <wp:docPr id="16" name="Obrázo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 w:rsidRPr="00146A07">
      <w:rPr>
        <w:noProof/>
      </w:rPr>
      <w:drawing>
        <wp:anchor distT="0" distB="0" distL="114300" distR="114300" simplePos="0" relativeHeight="251658244" behindDoc="1" locked="0" layoutInCell="1" allowOverlap="1" wp14:anchorId="1F4C490F" wp14:editId="729701E7">
          <wp:simplePos x="0" y="0"/>
          <wp:positionH relativeFrom="column">
            <wp:posOffset>4581525</wp:posOffset>
          </wp:positionH>
          <wp:positionV relativeFrom="paragraph">
            <wp:posOffset>-635</wp:posOffset>
          </wp:positionV>
          <wp:extent cx="1099468" cy="422695"/>
          <wp:effectExtent l="0" t="0" r="0" b="0"/>
          <wp:wrapNone/>
          <wp:docPr id="15" name="Obrázo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B68" w:rsidRPr="00146A07">
      <w:rPr>
        <w:noProof/>
      </w:rPr>
      <w:drawing>
        <wp:anchor distT="0" distB="0" distL="114300" distR="114300" simplePos="0" relativeHeight="251658242" behindDoc="1" locked="0" layoutInCell="1" allowOverlap="1" wp14:anchorId="68645AB3" wp14:editId="6CF86BF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596390" cy="400685"/>
          <wp:effectExtent l="0" t="0" r="0" b="0"/>
          <wp:wrapNone/>
          <wp:docPr id="17" name="Obrázo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k_financovane_europskou_uniou_pos (1)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6390" cy="400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EF49546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BEAA26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F9C1DD"/>
    <w:multiLevelType w:val="multilevel"/>
    <w:tmpl w:val="00000001"/>
    <w:name w:val="HTML-List16368093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" w15:restartNumberingAfterBreak="0">
    <w:nsid w:val="00F9D546"/>
    <w:multiLevelType w:val="multilevel"/>
    <w:tmpl w:val="00000001"/>
    <w:name w:val="HTML-List16373062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4" w15:restartNumberingAfterBreak="0">
    <w:nsid w:val="00F9DEFA"/>
    <w:multiLevelType w:val="multilevel"/>
    <w:tmpl w:val="00000002"/>
    <w:name w:val="HTML-List163755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5" w15:restartNumberingAfterBreak="0">
    <w:nsid w:val="00F9DF39"/>
    <w:multiLevelType w:val="multilevel"/>
    <w:tmpl w:val="00000001"/>
    <w:name w:val="HTML-List16375609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6" w15:restartNumberingAfterBreak="0">
    <w:nsid w:val="00F9DFD5"/>
    <w:multiLevelType w:val="multilevel"/>
    <w:tmpl w:val="00000001"/>
    <w:name w:val="HTML-List16375765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7" w15:restartNumberingAfterBreak="0">
    <w:nsid w:val="00F9E0EE"/>
    <w:multiLevelType w:val="multilevel"/>
    <w:tmpl w:val="00000001"/>
    <w:name w:val="HTML-List163760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8" w15:restartNumberingAfterBreak="0">
    <w:nsid w:val="03323948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9" w15:restartNumberingAfterBreak="0">
    <w:nsid w:val="08345A34"/>
    <w:multiLevelType w:val="multilevel"/>
    <w:tmpl w:val="AD4A8C86"/>
    <w:lvl w:ilvl="0">
      <w:start w:val="1"/>
      <w:numFmt w:val="bullet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77D60"/>
    <w:multiLevelType w:val="hybridMultilevel"/>
    <w:tmpl w:val="53762B44"/>
    <w:lvl w:ilvl="0" w:tplc="569281EC">
      <w:start w:val="1"/>
      <w:numFmt w:val="lowerLetter"/>
      <w:pStyle w:val="ESOOdrka-abcd1"/>
      <w:lvlText w:val="%1."/>
      <w:lvlJc w:val="left"/>
      <w:pPr>
        <w:ind w:left="1276" w:hanging="360"/>
      </w:pPr>
    </w:lvl>
    <w:lvl w:ilvl="1" w:tplc="04050019">
      <w:start w:val="1"/>
      <w:numFmt w:val="lowerLetter"/>
      <w:lvlText w:val="%2."/>
      <w:lvlJc w:val="left"/>
      <w:pPr>
        <w:ind w:left="1996" w:hanging="360"/>
      </w:pPr>
    </w:lvl>
    <w:lvl w:ilvl="2" w:tplc="0405001B">
      <w:start w:val="1"/>
      <w:numFmt w:val="lowerRoman"/>
      <w:lvlText w:val="%3."/>
      <w:lvlJc w:val="right"/>
      <w:pPr>
        <w:ind w:left="2716" w:hanging="180"/>
      </w:pPr>
    </w:lvl>
    <w:lvl w:ilvl="3" w:tplc="0405000F" w:tentative="1">
      <w:start w:val="1"/>
      <w:numFmt w:val="decimal"/>
      <w:lvlText w:val="%4."/>
      <w:lvlJc w:val="left"/>
      <w:pPr>
        <w:ind w:left="3436" w:hanging="360"/>
      </w:pPr>
    </w:lvl>
    <w:lvl w:ilvl="4" w:tplc="04050019" w:tentative="1">
      <w:start w:val="1"/>
      <w:numFmt w:val="lowerLetter"/>
      <w:lvlText w:val="%5."/>
      <w:lvlJc w:val="left"/>
      <w:pPr>
        <w:ind w:left="4156" w:hanging="360"/>
      </w:pPr>
    </w:lvl>
    <w:lvl w:ilvl="5" w:tplc="0405001B" w:tentative="1">
      <w:start w:val="1"/>
      <w:numFmt w:val="lowerRoman"/>
      <w:lvlText w:val="%6."/>
      <w:lvlJc w:val="right"/>
      <w:pPr>
        <w:ind w:left="4876" w:hanging="180"/>
      </w:pPr>
    </w:lvl>
    <w:lvl w:ilvl="6" w:tplc="0405000F" w:tentative="1">
      <w:start w:val="1"/>
      <w:numFmt w:val="decimal"/>
      <w:lvlText w:val="%7."/>
      <w:lvlJc w:val="left"/>
      <w:pPr>
        <w:ind w:left="5596" w:hanging="360"/>
      </w:pPr>
    </w:lvl>
    <w:lvl w:ilvl="7" w:tplc="04050019" w:tentative="1">
      <w:start w:val="1"/>
      <w:numFmt w:val="lowerLetter"/>
      <w:lvlText w:val="%8."/>
      <w:lvlJc w:val="left"/>
      <w:pPr>
        <w:ind w:left="6316" w:hanging="360"/>
      </w:pPr>
    </w:lvl>
    <w:lvl w:ilvl="8" w:tplc="040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1" w15:restartNumberingAfterBreak="0">
    <w:nsid w:val="0D8C7034"/>
    <w:multiLevelType w:val="multilevel"/>
    <w:tmpl w:val="FEA4A0E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70608F7"/>
    <w:multiLevelType w:val="hybridMultilevel"/>
    <w:tmpl w:val="498832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B94F16"/>
    <w:multiLevelType w:val="hybridMultilevel"/>
    <w:tmpl w:val="40E4F8F4"/>
    <w:lvl w:ilvl="0" w:tplc="6C404388">
      <w:start w:val="14"/>
      <w:numFmt w:val="bullet"/>
      <w:lvlText w:val="-"/>
      <w:lvlJc w:val="left"/>
      <w:pPr>
        <w:ind w:left="720" w:hanging="360"/>
      </w:pPr>
      <w:rPr>
        <w:rFonts w:ascii="Soho Gothic Pro" w:eastAsia="Calibri" w:hAnsi="Soho Gothic Pro" w:cs="Tahom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71F99"/>
    <w:multiLevelType w:val="hybridMultilevel"/>
    <w:tmpl w:val="E3F832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63BCC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16" w15:restartNumberingAfterBreak="0">
    <w:nsid w:val="23953F89"/>
    <w:multiLevelType w:val="hybridMultilevel"/>
    <w:tmpl w:val="8CC86304"/>
    <w:lvl w:ilvl="0" w:tplc="041B0003">
      <w:start w:val="1"/>
      <w:numFmt w:val="decimal"/>
      <w:pStyle w:val="ESONumbered1"/>
      <w:lvlText w:val="%1."/>
      <w:lvlJc w:val="left"/>
      <w:pPr>
        <w:ind w:left="2340" w:hanging="360"/>
      </w:pPr>
      <w:rPr>
        <w:rFonts w:cs="Times New Roman"/>
      </w:rPr>
    </w:lvl>
    <w:lvl w:ilvl="1" w:tplc="041B000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2" w:tplc="041B0005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B0001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B0003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B0005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B0001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B0003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B0005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7" w15:restartNumberingAfterBreak="0">
    <w:nsid w:val="2414580B"/>
    <w:multiLevelType w:val="hybridMultilevel"/>
    <w:tmpl w:val="F522D6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2522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73379D7"/>
    <w:multiLevelType w:val="multilevel"/>
    <w:tmpl w:val="3F08930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20" w15:restartNumberingAfterBreak="0">
    <w:nsid w:val="27482D7B"/>
    <w:multiLevelType w:val="hybridMultilevel"/>
    <w:tmpl w:val="8E8884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457E3E"/>
    <w:multiLevelType w:val="hybridMultilevel"/>
    <w:tmpl w:val="63C28D0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E6662"/>
    <w:multiLevelType w:val="multilevel"/>
    <w:tmpl w:val="857C5A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CCE277C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2FAE6768"/>
    <w:multiLevelType w:val="hybridMultilevel"/>
    <w:tmpl w:val="E35011C0"/>
    <w:lvl w:ilvl="0" w:tplc="449ED24E">
      <w:start w:val="1"/>
      <w:numFmt w:val="bullet"/>
      <w:pStyle w:val="ezdravieodrka3"/>
      <w:lvlText w:val=""/>
      <w:lvlJc w:val="left"/>
      <w:pPr>
        <w:ind w:left="1588" w:hanging="397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CA32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3EA65F4"/>
    <w:multiLevelType w:val="hybridMultilevel"/>
    <w:tmpl w:val="1AB02398"/>
    <w:lvl w:ilvl="0" w:tplc="8CB2EDFE">
      <w:start w:val="1"/>
      <w:numFmt w:val="decimal"/>
      <w:pStyle w:val="ezdravieodrazkacislovana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4777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AB90A7D"/>
    <w:multiLevelType w:val="hybridMultilevel"/>
    <w:tmpl w:val="29A27D3A"/>
    <w:name w:val="WW8Num32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250B88"/>
    <w:multiLevelType w:val="multilevel"/>
    <w:tmpl w:val="CF2204F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3E063B09"/>
    <w:multiLevelType w:val="multilevel"/>
    <w:tmpl w:val="791EDC6E"/>
    <w:lvl w:ilvl="0">
      <w:start w:val="1"/>
      <w:numFmt w:val="decimal"/>
      <w:lvlText w:val="%1."/>
      <w:lvlJc w:val="left"/>
      <w:pPr>
        <w:ind w:left="78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31" w15:restartNumberingAfterBreak="0">
    <w:nsid w:val="3E976DD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095433B"/>
    <w:multiLevelType w:val="hybridMultilevel"/>
    <w:tmpl w:val="D474FD3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AE5F17"/>
    <w:multiLevelType w:val="multilevel"/>
    <w:tmpl w:val="2CD2F8DE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884CA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81474C2"/>
    <w:multiLevelType w:val="multilevel"/>
    <w:tmpl w:val="E20ED7B2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491E4D95"/>
    <w:multiLevelType w:val="multilevel"/>
    <w:tmpl w:val="84B0D5E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4EED1904"/>
    <w:multiLevelType w:val="hybridMultilevel"/>
    <w:tmpl w:val="FC8069F8"/>
    <w:lvl w:ilvl="0" w:tplc="AC8AA492">
      <w:start w:val="1"/>
      <w:numFmt w:val="bullet"/>
      <w:pStyle w:val="ezdravieodrka1"/>
      <w:lvlText w:val=""/>
      <w:lvlJc w:val="left"/>
      <w:pPr>
        <w:ind w:left="720" w:hanging="360"/>
      </w:pPr>
      <w:rPr>
        <w:rFonts w:ascii="Wingdings" w:hAnsi="Wingdings" w:hint="default"/>
        <w:color w:val="C60C30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A80AF7"/>
    <w:multiLevelType w:val="multilevel"/>
    <w:tmpl w:val="4B66E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ESOOdrkyslovan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558B775F"/>
    <w:multiLevelType w:val="hybridMultilevel"/>
    <w:tmpl w:val="604E08AE"/>
    <w:lvl w:ilvl="0" w:tplc="3BE40C32">
      <w:start w:val="1"/>
      <w:numFmt w:val="bullet"/>
      <w:pStyle w:val="ezdravieodrka4"/>
      <w:lvlText w:val=""/>
      <w:lvlJc w:val="left"/>
      <w:pPr>
        <w:ind w:left="1928" w:hanging="3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7526C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5BF1763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C3107DC"/>
    <w:multiLevelType w:val="hybridMultilevel"/>
    <w:tmpl w:val="50287736"/>
    <w:lvl w:ilvl="0" w:tplc="05665642">
      <w:start w:val="1"/>
      <w:numFmt w:val="lowerLetter"/>
      <w:pStyle w:val="ezdravieodrazkaabecedna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394F57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64B836CA"/>
    <w:multiLevelType w:val="multilevel"/>
    <w:tmpl w:val="84B0D5EE"/>
    <w:lvl w:ilvl="0">
      <w:start w:val="1"/>
      <w:numFmt w:val="decimal"/>
      <w:pStyle w:val="ezdravienadpis1cislovany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ezdravienadpis2cislovany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zdravienadpis3cislovany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ezdravienadpis4cislovany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ezdravienadpis5cislovany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ezdravienadpis6cislovany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64FB4D1F"/>
    <w:multiLevelType w:val="hybridMultilevel"/>
    <w:tmpl w:val="AD4A8C86"/>
    <w:lvl w:ilvl="0" w:tplc="17429056">
      <w:start w:val="1"/>
      <w:numFmt w:val="bullet"/>
      <w:pStyle w:val="ezdravieodrka2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9608D5"/>
    <w:multiLevelType w:val="hybridMultilevel"/>
    <w:tmpl w:val="E66A1692"/>
    <w:lvl w:ilvl="0" w:tplc="4D58B436">
      <w:start w:val="1"/>
      <w:numFmt w:val="decimal"/>
      <w:pStyle w:val="ESOOdrkyslovan1"/>
      <w:lvlText w:val="%1."/>
      <w:lvlJc w:val="left"/>
      <w:pPr>
        <w:tabs>
          <w:tab w:val="num" w:pos="1220"/>
        </w:tabs>
        <w:ind w:left="12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  <w:rPr>
        <w:rFonts w:cs="Times New Roman"/>
      </w:rPr>
    </w:lvl>
  </w:abstractNum>
  <w:abstractNum w:abstractNumId="47" w15:restartNumberingAfterBreak="0">
    <w:nsid w:val="6DEA7EE2"/>
    <w:multiLevelType w:val="hybridMultilevel"/>
    <w:tmpl w:val="8E7215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F439FC"/>
    <w:multiLevelType w:val="hybridMultilevel"/>
    <w:tmpl w:val="FCF626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62239A"/>
    <w:multiLevelType w:val="multilevel"/>
    <w:tmpl w:val="71E0FB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0" w15:restartNumberingAfterBreak="0">
    <w:nsid w:val="75062676"/>
    <w:multiLevelType w:val="multilevel"/>
    <w:tmpl w:val="064E630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1" w15:restartNumberingAfterBreak="0">
    <w:nsid w:val="76F316C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785E0ADD"/>
    <w:multiLevelType w:val="hybridMultilevel"/>
    <w:tmpl w:val="5CC6B2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0F7DF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7FAB25E9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38"/>
  </w:num>
  <w:num w:numId="4">
    <w:abstractNumId w:val="16"/>
  </w:num>
  <w:num w:numId="5">
    <w:abstractNumId w:val="46"/>
  </w:num>
  <w:num w:numId="6">
    <w:abstractNumId w:val="10"/>
  </w:num>
  <w:num w:numId="7">
    <w:abstractNumId w:val="37"/>
  </w:num>
  <w:num w:numId="8">
    <w:abstractNumId w:val="45"/>
  </w:num>
  <w:num w:numId="9">
    <w:abstractNumId w:val="24"/>
  </w:num>
  <w:num w:numId="10">
    <w:abstractNumId w:val="39"/>
  </w:num>
  <w:num w:numId="11">
    <w:abstractNumId w:val="44"/>
  </w:num>
  <w:num w:numId="12">
    <w:abstractNumId w:val="19"/>
  </w:num>
  <w:num w:numId="13">
    <w:abstractNumId w:val="54"/>
  </w:num>
  <w:num w:numId="14">
    <w:abstractNumId w:val="35"/>
  </w:num>
  <w:num w:numId="15">
    <w:abstractNumId w:val="27"/>
  </w:num>
  <w:num w:numId="16">
    <w:abstractNumId w:val="34"/>
  </w:num>
  <w:num w:numId="17">
    <w:abstractNumId w:val="18"/>
  </w:num>
  <w:num w:numId="18">
    <w:abstractNumId w:val="9"/>
  </w:num>
  <w:num w:numId="19">
    <w:abstractNumId w:val="11"/>
  </w:num>
  <w:num w:numId="20">
    <w:abstractNumId w:val="49"/>
  </w:num>
  <w:num w:numId="21">
    <w:abstractNumId w:val="50"/>
  </w:num>
  <w:num w:numId="22">
    <w:abstractNumId w:val="31"/>
  </w:num>
  <w:num w:numId="23">
    <w:abstractNumId w:val="43"/>
  </w:num>
  <w:num w:numId="24">
    <w:abstractNumId w:val="29"/>
  </w:num>
  <w:num w:numId="25">
    <w:abstractNumId w:val="41"/>
  </w:num>
  <w:num w:numId="26">
    <w:abstractNumId w:val="23"/>
  </w:num>
  <w:num w:numId="27">
    <w:abstractNumId w:val="53"/>
  </w:num>
  <w:num w:numId="28">
    <w:abstractNumId w:val="40"/>
  </w:num>
  <w:num w:numId="29">
    <w:abstractNumId w:val="51"/>
  </w:num>
  <w:num w:numId="30">
    <w:abstractNumId w:val="36"/>
  </w:num>
  <w:num w:numId="31">
    <w:abstractNumId w:val="8"/>
  </w:num>
  <w:num w:numId="32">
    <w:abstractNumId w:val="30"/>
  </w:num>
  <w:num w:numId="33">
    <w:abstractNumId w:val="25"/>
  </w:num>
  <w:num w:numId="34">
    <w:abstractNumId w:val="42"/>
  </w:num>
  <w:num w:numId="35">
    <w:abstractNumId w:val="15"/>
  </w:num>
  <w:num w:numId="36">
    <w:abstractNumId w:val="26"/>
  </w:num>
  <w:num w:numId="37">
    <w:abstractNumId w:val="33"/>
  </w:num>
  <w:num w:numId="38">
    <w:abstractNumId w:val="26"/>
    <w:lvlOverride w:ilvl="0">
      <w:startOverride w:val="1"/>
    </w:lvlOverride>
  </w:num>
  <w:num w:numId="39">
    <w:abstractNumId w:val="26"/>
    <w:lvlOverride w:ilvl="0">
      <w:startOverride w:val="1"/>
    </w:lvlOverride>
  </w:num>
  <w:num w:numId="40">
    <w:abstractNumId w:val="21"/>
  </w:num>
  <w:num w:numId="41">
    <w:abstractNumId w:val="32"/>
  </w:num>
  <w:num w:numId="42">
    <w:abstractNumId w:val="20"/>
  </w:num>
  <w:num w:numId="43">
    <w:abstractNumId w:val="52"/>
  </w:num>
  <w:num w:numId="44">
    <w:abstractNumId w:val="13"/>
  </w:num>
  <w:num w:numId="4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 w:numId="47">
    <w:abstractNumId w:val="48"/>
  </w:num>
  <w:num w:numId="48">
    <w:abstractNumId w:val="47"/>
  </w:num>
  <w:num w:numId="49">
    <w:abstractNumId w:val="12"/>
  </w:num>
  <w:num w:numId="50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hideSpellingErrors/>
  <w:hideGrammaticalErrors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>
      <o:colormru v:ext="edit" colors="#191946,#eb007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7D"/>
    <w:rsid w:val="00000CA4"/>
    <w:rsid w:val="000105A6"/>
    <w:rsid w:val="000120B5"/>
    <w:rsid w:val="00012706"/>
    <w:rsid w:val="000207B4"/>
    <w:rsid w:val="00020B9D"/>
    <w:rsid w:val="00020CD3"/>
    <w:rsid w:val="00020EAC"/>
    <w:rsid w:val="00022D17"/>
    <w:rsid w:val="00024683"/>
    <w:rsid w:val="000263F4"/>
    <w:rsid w:val="00026471"/>
    <w:rsid w:val="00027236"/>
    <w:rsid w:val="00031051"/>
    <w:rsid w:val="00032B4F"/>
    <w:rsid w:val="000333AE"/>
    <w:rsid w:val="00033B2B"/>
    <w:rsid w:val="000369A5"/>
    <w:rsid w:val="00040C2A"/>
    <w:rsid w:val="000411D0"/>
    <w:rsid w:val="000471BD"/>
    <w:rsid w:val="00052797"/>
    <w:rsid w:val="00054DEC"/>
    <w:rsid w:val="00054E33"/>
    <w:rsid w:val="00056020"/>
    <w:rsid w:val="00056C54"/>
    <w:rsid w:val="000577FA"/>
    <w:rsid w:val="00061974"/>
    <w:rsid w:val="00061F86"/>
    <w:rsid w:val="00064F0B"/>
    <w:rsid w:val="000650DA"/>
    <w:rsid w:val="000658EF"/>
    <w:rsid w:val="00065B9A"/>
    <w:rsid w:val="00067676"/>
    <w:rsid w:val="00076DB2"/>
    <w:rsid w:val="00082C32"/>
    <w:rsid w:val="000913B2"/>
    <w:rsid w:val="00091FE1"/>
    <w:rsid w:val="0009707D"/>
    <w:rsid w:val="000A22B3"/>
    <w:rsid w:val="000A3E21"/>
    <w:rsid w:val="000B3921"/>
    <w:rsid w:val="000B6CDC"/>
    <w:rsid w:val="000B70FB"/>
    <w:rsid w:val="000C0850"/>
    <w:rsid w:val="000C1219"/>
    <w:rsid w:val="000C307C"/>
    <w:rsid w:val="000C31A7"/>
    <w:rsid w:val="000C4292"/>
    <w:rsid w:val="000C79BA"/>
    <w:rsid w:val="000D1250"/>
    <w:rsid w:val="000D3478"/>
    <w:rsid w:val="000D544C"/>
    <w:rsid w:val="000D57D2"/>
    <w:rsid w:val="000D5999"/>
    <w:rsid w:val="000D5D72"/>
    <w:rsid w:val="000D6014"/>
    <w:rsid w:val="000D657A"/>
    <w:rsid w:val="000E3D99"/>
    <w:rsid w:val="000E4AAB"/>
    <w:rsid w:val="000E4D6E"/>
    <w:rsid w:val="000E6063"/>
    <w:rsid w:val="000E7CE6"/>
    <w:rsid w:val="000F33E9"/>
    <w:rsid w:val="000F41F9"/>
    <w:rsid w:val="000F4D0C"/>
    <w:rsid w:val="00101092"/>
    <w:rsid w:val="00101576"/>
    <w:rsid w:val="00103FF8"/>
    <w:rsid w:val="00105E27"/>
    <w:rsid w:val="00106FDA"/>
    <w:rsid w:val="00107C9A"/>
    <w:rsid w:val="00114E69"/>
    <w:rsid w:val="00115168"/>
    <w:rsid w:val="001216CA"/>
    <w:rsid w:val="00121F92"/>
    <w:rsid w:val="001227B7"/>
    <w:rsid w:val="00123181"/>
    <w:rsid w:val="00125E18"/>
    <w:rsid w:val="00126055"/>
    <w:rsid w:val="001274BA"/>
    <w:rsid w:val="00127BBD"/>
    <w:rsid w:val="0013469B"/>
    <w:rsid w:val="00134BAC"/>
    <w:rsid w:val="00135645"/>
    <w:rsid w:val="00136590"/>
    <w:rsid w:val="00136BCB"/>
    <w:rsid w:val="0014033D"/>
    <w:rsid w:val="00145379"/>
    <w:rsid w:val="00146021"/>
    <w:rsid w:val="001501C2"/>
    <w:rsid w:val="00154149"/>
    <w:rsid w:val="00156477"/>
    <w:rsid w:val="00160589"/>
    <w:rsid w:val="00162771"/>
    <w:rsid w:val="00170F17"/>
    <w:rsid w:val="00171945"/>
    <w:rsid w:val="00171C8E"/>
    <w:rsid w:val="001754CB"/>
    <w:rsid w:val="0017732D"/>
    <w:rsid w:val="0018159E"/>
    <w:rsid w:val="00182733"/>
    <w:rsid w:val="001857DD"/>
    <w:rsid w:val="00186B2F"/>
    <w:rsid w:val="0019107F"/>
    <w:rsid w:val="001935DF"/>
    <w:rsid w:val="00194BE3"/>
    <w:rsid w:val="001950A3"/>
    <w:rsid w:val="001A15CE"/>
    <w:rsid w:val="001A6859"/>
    <w:rsid w:val="001A6E06"/>
    <w:rsid w:val="001B0165"/>
    <w:rsid w:val="001B05C2"/>
    <w:rsid w:val="001B3854"/>
    <w:rsid w:val="001B4701"/>
    <w:rsid w:val="001B5C5C"/>
    <w:rsid w:val="001B66B9"/>
    <w:rsid w:val="001B7348"/>
    <w:rsid w:val="001C148D"/>
    <w:rsid w:val="001C3785"/>
    <w:rsid w:val="001C4559"/>
    <w:rsid w:val="001C5F62"/>
    <w:rsid w:val="001C6FC5"/>
    <w:rsid w:val="001D4C53"/>
    <w:rsid w:val="001E21A8"/>
    <w:rsid w:val="001E23E1"/>
    <w:rsid w:val="001E3812"/>
    <w:rsid w:val="001F02EE"/>
    <w:rsid w:val="001F21C7"/>
    <w:rsid w:val="001F31D2"/>
    <w:rsid w:val="001F3859"/>
    <w:rsid w:val="001F4755"/>
    <w:rsid w:val="00203F63"/>
    <w:rsid w:val="002054B3"/>
    <w:rsid w:val="00205BED"/>
    <w:rsid w:val="00207C05"/>
    <w:rsid w:val="00210E7E"/>
    <w:rsid w:val="002126A0"/>
    <w:rsid w:val="00213592"/>
    <w:rsid w:val="00215F53"/>
    <w:rsid w:val="00220B1F"/>
    <w:rsid w:val="00221E6A"/>
    <w:rsid w:val="00222F66"/>
    <w:rsid w:val="00224D22"/>
    <w:rsid w:val="0022670F"/>
    <w:rsid w:val="00230D8F"/>
    <w:rsid w:val="00231488"/>
    <w:rsid w:val="00232DF0"/>
    <w:rsid w:val="002331C8"/>
    <w:rsid w:val="0023358A"/>
    <w:rsid w:val="00235B7D"/>
    <w:rsid w:val="00240C89"/>
    <w:rsid w:val="00245BBE"/>
    <w:rsid w:val="00252AF2"/>
    <w:rsid w:val="0025558C"/>
    <w:rsid w:val="002578CB"/>
    <w:rsid w:val="002624FE"/>
    <w:rsid w:val="00262DA2"/>
    <w:rsid w:val="00262E09"/>
    <w:rsid w:val="00262F72"/>
    <w:rsid w:val="00263F42"/>
    <w:rsid w:val="00264C59"/>
    <w:rsid w:val="00266129"/>
    <w:rsid w:val="00266C46"/>
    <w:rsid w:val="00271387"/>
    <w:rsid w:val="0027603B"/>
    <w:rsid w:val="002776BF"/>
    <w:rsid w:val="002812F2"/>
    <w:rsid w:val="00281ACA"/>
    <w:rsid w:val="00281AE3"/>
    <w:rsid w:val="00284A9C"/>
    <w:rsid w:val="00292BA2"/>
    <w:rsid w:val="0029321A"/>
    <w:rsid w:val="002A137D"/>
    <w:rsid w:val="002A6612"/>
    <w:rsid w:val="002A753A"/>
    <w:rsid w:val="002A7BED"/>
    <w:rsid w:val="002B0176"/>
    <w:rsid w:val="002C0638"/>
    <w:rsid w:val="002C15DD"/>
    <w:rsid w:val="002C20CC"/>
    <w:rsid w:val="002C3C92"/>
    <w:rsid w:val="002C5D75"/>
    <w:rsid w:val="002C6B21"/>
    <w:rsid w:val="002C7C18"/>
    <w:rsid w:val="002D1D2B"/>
    <w:rsid w:val="002D2148"/>
    <w:rsid w:val="002D22CE"/>
    <w:rsid w:val="002D46D8"/>
    <w:rsid w:val="002D49CA"/>
    <w:rsid w:val="002D7184"/>
    <w:rsid w:val="002D7452"/>
    <w:rsid w:val="002E010B"/>
    <w:rsid w:val="002E0CC5"/>
    <w:rsid w:val="002E5A07"/>
    <w:rsid w:val="002E6758"/>
    <w:rsid w:val="002E71A9"/>
    <w:rsid w:val="002F390D"/>
    <w:rsid w:val="002F4445"/>
    <w:rsid w:val="002F492F"/>
    <w:rsid w:val="003007DF"/>
    <w:rsid w:val="0030234F"/>
    <w:rsid w:val="00303319"/>
    <w:rsid w:val="003046E9"/>
    <w:rsid w:val="00305552"/>
    <w:rsid w:val="00306647"/>
    <w:rsid w:val="003115C7"/>
    <w:rsid w:val="00314944"/>
    <w:rsid w:val="0031497C"/>
    <w:rsid w:val="003157FC"/>
    <w:rsid w:val="003175AE"/>
    <w:rsid w:val="00317D97"/>
    <w:rsid w:val="00321B1E"/>
    <w:rsid w:val="0032383D"/>
    <w:rsid w:val="00324FF4"/>
    <w:rsid w:val="00325593"/>
    <w:rsid w:val="00325E06"/>
    <w:rsid w:val="003338B4"/>
    <w:rsid w:val="00333ED5"/>
    <w:rsid w:val="003356E4"/>
    <w:rsid w:val="00341E5B"/>
    <w:rsid w:val="00352B69"/>
    <w:rsid w:val="00355D75"/>
    <w:rsid w:val="00356FBA"/>
    <w:rsid w:val="003577C4"/>
    <w:rsid w:val="0036490E"/>
    <w:rsid w:val="00365547"/>
    <w:rsid w:val="003657BC"/>
    <w:rsid w:val="00370130"/>
    <w:rsid w:val="00373516"/>
    <w:rsid w:val="00374699"/>
    <w:rsid w:val="003779F8"/>
    <w:rsid w:val="00382189"/>
    <w:rsid w:val="00383274"/>
    <w:rsid w:val="00383FBD"/>
    <w:rsid w:val="003841A5"/>
    <w:rsid w:val="00392D09"/>
    <w:rsid w:val="003A540F"/>
    <w:rsid w:val="003A75CE"/>
    <w:rsid w:val="003B1BA1"/>
    <w:rsid w:val="003B3334"/>
    <w:rsid w:val="003B61A2"/>
    <w:rsid w:val="003B6A32"/>
    <w:rsid w:val="003C0FAB"/>
    <w:rsid w:val="003C38BE"/>
    <w:rsid w:val="003C6A4C"/>
    <w:rsid w:val="003C7DE4"/>
    <w:rsid w:val="003D615F"/>
    <w:rsid w:val="003E1017"/>
    <w:rsid w:val="003E188C"/>
    <w:rsid w:val="003E1F52"/>
    <w:rsid w:val="003E3D16"/>
    <w:rsid w:val="003E4394"/>
    <w:rsid w:val="003E6958"/>
    <w:rsid w:val="003E6AB3"/>
    <w:rsid w:val="003F0908"/>
    <w:rsid w:val="003F68E3"/>
    <w:rsid w:val="00400778"/>
    <w:rsid w:val="00403A33"/>
    <w:rsid w:val="00403BC6"/>
    <w:rsid w:val="00405C5A"/>
    <w:rsid w:val="00412690"/>
    <w:rsid w:val="00415933"/>
    <w:rsid w:val="004178D4"/>
    <w:rsid w:val="00420547"/>
    <w:rsid w:val="004210F2"/>
    <w:rsid w:val="00421F4A"/>
    <w:rsid w:val="00423E97"/>
    <w:rsid w:val="00424184"/>
    <w:rsid w:val="0042594B"/>
    <w:rsid w:val="004271F8"/>
    <w:rsid w:val="004279FE"/>
    <w:rsid w:val="00435770"/>
    <w:rsid w:val="00437A54"/>
    <w:rsid w:val="00440AE2"/>
    <w:rsid w:val="00440D0F"/>
    <w:rsid w:val="00441F7B"/>
    <w:rsid w:val="00443A97"/>
    <w:rsid w:val="00446A80"/>
    <w:rsid w:val="0044752C"/>
    <w:rsid w:val="004515B1"/>
    <w:rsid w:val="0045360D"/>
    <w:rsid w:val="0045431F"/>
    <w:rsid w:val="00455988"/>
    <w:rsid w:val="004576A9"/>
    <w:rsid w:val="00465324"/>
    <w:rsid w:val="00465DFB"/>
    <w:rsid w:val="0047064B"/>
    <w:rsid w:val="00473F80"/>
    <w:rsid w:val="00474B38"/>
    <w:rsid w:val="004769EE"/>
    <w:rsid w:val="004806E3"/>
    <w:rsid w:val="0048274E"/>
    <w:rsid w:val="00491B68"/>
    <w:rsid w:val="0049342D"/>
    <w:rsid w:val="004949ED"/>
    <w:rsid w:val="00495C94"/>
    <w:rsid w:val="004A1EC5"/>
    <w:rsid w:val="004A67CD"/>
    <w:rsid w:val="004B28E7"/>
    <w:rsid w:val="004B2EF1"/>
    <w:rsid w:val="004B352D"/>
    <w:rsid w:val="004B51AF"/>
    <w:rsid w:val="004B6100"/>
    <w:rsid w:val="004C1137"/>
    <w:rsid w:val="004C1524"/>
    <w:rsid w:val="004C4626"/>
    <w:rsid w:val="004D026C"/>
    <w:rsid w:val="004D1380"/>
    <w:rsid w:val="004D611A"/>
    <w:rsid w:val="004D6931"/>
    <w:rsid w:val="004E38FF"/>
    <w:rsid w:val="004E76F4"/>
    <w:rsid w:val="004F0FF2"/>
    <w:rsid w:val="004F1B6C"/>
    <w:rsid w:val="004F3198"/>
    <w:rsid w:val="004F6547"/>
    <w:rsid w:val="00515D77"/>
    <w:rsid w:val="005218C3"/>
    <w:rsid w:val="00521EA5"/>
    <w:rsid w:val="00526269"/>
    <w:rsid w:val="0053657B"/>
    <w:rsid w:val="00540BF6"/>
    <w:rsid w:val="00542007"/>
    <w:rsid w:val="0054229B"/>
    <w:rsid w:val="0054339B"/>
    <w:rsid w:val="005511AD"/>
    <w:rsid w:val="005517AB"/>
    <w:rsid w:val="0055257D"/>
    <w:rsid w:val="00552892"/>
    <w:rsid w:val="00561887"/>
    <w:rsid w:val="0056783D"/>
    <w:rsid w:val="00570F25"/>
    <w:rsid w:val="005713AB"/>
    <w:rsid w:val="00573D91"/>
    <w:rsid w:val="00580FF3"/>
    <w:rsid w:val="0058112C"/>
    <w:rsid w:val="0058204A"/>
    <w:rsid w:val="00583337"/>
    <w:rsid w:val="00583AE8"/>
    <w:rsid w:val="00583DB1"/>
    <w:rsid w:val="00584215"/>
    <w:rsid w:val="00590D32"/>
    <w:rsid w:val="005922D4"/>
    <w:rsid w:val="005943F3"/>
    <w:rsid w:val="00596B3B"/>
    <w:rsid w:val="00597A9F"/>
    <w:rsid w:val="005A3E2E"/>
    <w:rsid w:val="005A4584"/>
    <w:rsid w:val="005A4DF3"/>
    <w:rsid w:val="005B1DD2"/>
    <w:rsid w:val="005B308D"/>
    <w:rsid w:val="005B4340"/>
    <w:rsid w:val="005B5A8E"/>
    <w:rsid w:val="005B78C7"/>
    <w:rsid w:val="005C1548"/>
    <w:rsid w:val="005C1CE4"/>
    <w:rsid w:val="005C3831"/>
    <w:rsid w:val="005C48EE"/>
    <w:rsid w:val="005C77E9"/>
    <w:rsid w:val="005D2BBE"/>
    <w:rsid w:val="005D3B47"/>
    <w:rsid w:val="005D3F61"/>
    <w:rsid w:val="005D3F94"/>
    <w:rsid w:val="005D730E"/>
    <w:rsid w:val="005D7C9C"/>
    <w:rsid w:val="005E0498"/>
    <w:rsid w:val="005E0744"/>
    <w:rsid w:val="005E189D"/>
    <w:rsid w:val="005E698B"/>
    <w:rsid w:val="005F4471"/>
    <w:rsid w:val="005F4669"/>
    <w:rsid w:val="0060004C"/>
    <w:rsid w:val="00604D75"/>
    <w:rsid w:val="006062A8"/>
    <w:rsid w:val="00607B36"/>
    <w:rsid w:val="0061075B"/>
    <w:rsid w:val="00615D1F"/>
    <w:rsid w:val="00616C7E"/>
    <w:rsid w:val="00617490"/>
    <w:rsid w:val="0062159B"/>
    <w:rsid w:val="00622143"/>
    <w:rsid w:val="006243C7"/>
    <w:rsid w:val="00625162"/>
    <w:rsid w:val="00625D9C"/>
    <w:rsid w:val="00630A63"/>
    <w:rsid w:val="00630EBC"/>
    <w:rsid w:val="006343CC"/>
    <w:rsid w:val="00637F4D"/>
    <w:rsid w:val="006405F2"/>
    <w:rsid w:val="00644595"/>
    <w:rsid w:val="0064552E"/>
    <w:rsid w:val="00650996"/>
    <w:rsid w:val="00652695"/>
    <w:rsid w:val="00652725"/>
    <w:rsid w:val="00662B1C"/>
    <w:rsid w:val="0066333E"/>
    <w:rsid w:val="00670AFC"/>
    <w:rsid w:val="006804DE"/>
    <w:rsid w:val="00681064"/>
    <w:rsid w:val="006818DD"/>
    <w:rsid w:val="006839C9"/>
    <w:rsid w:val="006913CE"/>
    <w:rsid w:val="0069399F"/>
    <w:rsid w:val="00694C9B"/>
    <w:rsid w:val="006A01F3"/>
    <w:rsid w:val="006A1458"/>
    <w:rsid w:val="006A1DDD"/>
    <w:rsid w:val="006A1FFF"/>
    <w:rsid w:val="006C0AA1"/>
    <w:rsid w:val="006C5258"/>
    <w:rsid w:val="006C79E8"/>
    <w:rsid w:val="006D1347"/>
    <w:rsid w:val="006D2AE0"/>
    <w:rsid w:val="006D46E8"/>
    <w:rsid w:val="006D47A3"/>
    <w:rsid w:val="006D6BA0"/>
    <w:rsid w:val="006D75C7"/>
    <w:rsid w:val="006D798F"/>
    <w:rsid w:val="006E222D"/>
    <w:rsid w:val="006E3D3A"/>
    <w:rsid w:val="006E4A78"/>
    <w:rsid w:val="006F1D34"/>
    <w:rsid w:val="006F3BCF"/>
    <w:rsid w:val="006F3E46"/>
    <w:rsid w:val="00703181"/>
    <w:rsid w:val="00703660"/>
    <w:rsid w:val="00704082"/>
    <w:rsid w:val="00704232"/>
    <w:rsid w:val="0071063B"/>
    <w:rsid w:val="00710E65"/>
    <w:rsid w:val="00711334"/>
    <w:rsid w:val="007121D4"/>
    <w:rsid w:val="00713E65"/>
    <w:rsid w:val="007147D5"/>
    <w:rsid w:val="007176ED"/>
    <w:rsid w:val="00724CED"/>
    <w:rsid w:val="00726739"/>
    <w:rsid w:val="00726A42"/>
    <w:rsid w:val="007326F0"/>
    <w:rsid w:val="00732B2B"/>
    <w:rsid w:val="00733EE9"/>
    <w:rsid w:val="00735C8D"/>
    <w:rsid w:val="00741BCC"/>
    <w:rsid w:val="00743413"/>
    <w:rsid w:val="00743A61"/>
    <w:rsid w:val="00751CD9"/>
    <w:rsid w:val="00752ACB"/>
    <w:rsid w:val="007542CF"/>
    <w:rsid w:val="0075743E"/>
    <w:rsid w:val="00762CBD"/>
    <w:rsid w:val="007700EF"/>
    <w:rsid w:val="00770E7F"/>
    <w:rsid w:val="007724DE"/>
    <w:rsid w:val="00773719"/>
    <w:rsid w:val="00774C44"/>
    <w:rsid w:val="00777A07"/>
    <w:rsid w:val="00777AC9"/>
    <w:rsid w:val="00790BED"/>
    <w:rsid w:val="0079174C"/>
    <w:rsid w:val="007923C7"/>
    <w:rsid w:val="007929B2"/>
    <w:rsid w:val="0079599C"/>
    <w:rsid w:val="00795CF7"/>
    <w:rsid w:val="007A3B52"/>
    <w:rsid w:val="007B3B6C"/>
    <w:rsid w:val="007B43C6"/>
    <w:rsid w:val="007B6134"/>
    <w:rsid w:val="007B623E"/>
    <w:rsid w:val="007B74A2"/>
    <w:rsid w:val="007C0847"/>
    <w:rsid w:val="007C2841"/>
    <w:rsid w:val="007C430B"/>
    <w:rsid w:val="007D5D56"/>
    <w:rsid w:val="007D72AE"/>
    <w:rsid w:val="007D72CB"/>
    <w:rsid w:val="007E0077"/>
    <w:rsid w:val="007E0092"/>
    <w:rsid w:val="007E5135"/>
    <w:rsid w:val="007E6086"/>
    <w:rsid w:val="007F2AFB"/>
    <w:rsid w:val="007F63FE"/>
    <w:rsid w:val="007F7F73"/>
    <w:rsid w:val="00800832"/>
    <w:rsid w:val="00801B7B"/>
    <w:rsid w:val="00802AE4"/>
    <w:rsid w:val="0080748F"/>
    <w:rsid w:val="00812134"/>
    <w:rsid w:val="008160AF"/>
    <w:rsid w:val="00816888"/>
    <w:rsid w:val="00820B79"/>
    <w:rsid w:val="00822C17"/>
    <w:rsid w:val="0082300A"/>
    <w:rsid w:val="008236F5"/>
    <w:rsid w:val="008269B6"/>
    <w:rsid w:val="00830134"/>
    <w:rsid w:val="0083471B"/>
    <w:rsid w:val="00837907"/>
    <w:rsid w:val="00842508"/>
    <w:rsid w:val="00843AF7"/>
    <w:rsid w:val="00843D1B"/>
    <w:rsid w:val="00843DEC"/>
    <w:rsid w:val="00845E2C"/>
    <w:rsid w:val="008502A6"/>
    <w:rsid w:val="00851D8F"/>
    <w:rsid w:val="00855F47"/>
    <w:rsid w:val="008571E4"/>
    <w:rsid w:val="00857834"/>
    <w:rsid w:val="00861B93"/>
    <w:rsid w:val="00862C00"/>
    <w:rsid w:val="008642F0"/>
    <w:rsid w:val="008652F7"/>
    <w:rsid w:val="0086535D"/>
    <w:rsid w:val="00866381"/>
    <w:rsid w:val="00872096"/>
    <w:rsid w:val="008723B5"/>
    <w:rsid w:val="00875861"/>
    <w:rsid w:val="008760EC"/>
    <w:rsid w:val="008761DB"/>
    <w:rsid w:val="00876663"/>
    <w:rsid w:val="00876E5C"/>
    <w:rsid w:val="00880899"/>
    <w:rsid w:val="008822C7"/>
    <w:rsid w:val="00883D46"/>
    <w:rsid w:val="0088627E"/>
    <w:rsid w:val="0088791D"/>
    <w:rsid w:val="00891AEF"/>
    <w:rsid w:val="00893C56"/>
    <w:rsid w:val="00895045"/>
    <w:rsid w:val="008978CC"/>
    <w:rsid w:val="00897AE9"/>
    <w:rsid w:val="00897CE1"/>
    <w:rsid w:val="008A0E79"/>
    <w:rsid w:val="008A5D34"/>
    <w:rsid w:val="008A5E3E"/>
    <w:rsid w:val="008B470D"/>
    <w:rsid w:val="008B4A31"/>
    <w:rsid w:val="008B62AC"/>
    <w:rsid w:val="008C127D"/>
    <w:rsid w:val="008C1CF2"/>
    <w:rsid w:val="008C2DDC"/>
    <w:rsid w:val="008C44B3"/>
    <w:rsid w:val="008C5F13"/>
    <w:rsid w:val="008D0262"/>
    <w:rsid w:val="008E5FB6"/>
    <w:rsid w:val="008F1B20"/>
    <w:rsid w:val="008F23C2"/>
    <w:rsid w:val="008F2609"/>
    <w:rsid w:val="008F3913"/>
    <w:rsid w:val="008F5ED4"/>
    <w:rsid w:val="00901185"/>
    <w:rsid w:val="00901250"/>
    <w:rsid w:val="00901B2D"/>
    <w:rsid w:val="00901DE2"/>
    <w:rsid w:val="00902E72"/>
    <w:rsid w:val="00910F23"/>
    <w:rsid w:val="00913E00"/>
    <w:rsid w:val="0091685C"/>
    <w:rsid w:val="00917437"/>
    <w:rsid w:val="009204CE"/>
    <w:rsid w:val="00923A07"/>
    <w:rsid w:val="00926DE6"/>
    <w:rsid w:val="00930B2D"/>
    <w:rsid w:val="009349D5"/>
    <w:rsid w:val="00934C83"/>
    <w:rsid w:val="009359ED"/>
    <w:rsid w:val="009376DF"/>
    <w:rsid w:val="009403FC"/>
    <w:rsid w:val="00940FC3"/>
    <w:rsid w:val="00942C4D"/>
    <w:rsid w:val="0094452F"/>
    <w:rsid w:val="00945AAF"/>
    <w:rsid w:val="00950B61"/>
    <w:rsid w:val="00952C94"/>
    <w:rsid w:val="00956541"/>
    <w:rsid w:val="00961CCA"/>
    <w:rsid w:val="00971B64"/>
    <w:rsid w:val="00971DAB"/>
    <w:rsid w:val="009720CA"/>
    <w:rsid w:val="0097366F"/>
    <w:rsid w:val="00974CA5"/>
    <w:rsid w:val="0098225D"/>
    <w:rsid w:val="009837D3"/>
    <w:rsid w:val="0098544E"/>
    <w:rsid w:val="0098720B"/>
    <w:rsid w:val="00987BCE"/>
    <w:rsid w:val="00995460"/>
    <w:rsid w:val="00995502"/>
    <w:rsid w:val="009968D1"/>
    <w:rsid w:val="00996A3A"/>
    <w:rsid w:val="009A66DF"/>
    <w:rsid w:val="009B2BAF"/>
    <w:rsid w:val="009B2EBC"/>
    <w:rsid w:val="009B3569"/>
    <w:rsid w:val="009B43C4"/>
    <w:rsid w:val="009B4E19"/>
    <w:rsid w:val="009B5CA9"/>
    <w:rsid w:val="009C08C5"/>
    <w:rsid w:val="009C2A58"/>
    <w:rsid w:val="009C31A6"/>
    <w:rsid w:val="009C5B1C"/>
    <w:rsid w:val="009D28CA"/>
    <w:rsid w:val="009D3C9B"/>
    <w:rsid w:val="009D76E1"/>
    <w:rsid w:val="009E0966"/>
    <w:rsid w:val="009E2CD8"/>
    <w:rsid w:val="009F07F8"/>
    <w:rsid w:val="009F0C29"/>
    <w:rsid w:val="009F5D39"/>
    <w:rsid w:val="00A02AF4"/>
    <w:rsid w:val="00A059EA"/>
    <w:rsid w:val="00A065EE"/>
    <w:rsid w:val="00A117F9"/>
    <w:rsid w:val="00A14615"/>
    <w:rsid w:val="00A154AF"/>
    <w:rsid w:val="00A2045B"/>
    <w:rsid w:val="00A20B80"/>
    <w:rsid w:val="00A235DC"/>
    <w:rsid w:val="00A26D6B"/>
    <w:rsid w:val="00A270A5"/>
    <w:rsid w:val="00A32723"/>
    <w:rsid w:val="00A41920"/>
    <w:rsid w:val="00A41922"/>
    <w:rsid w:val="00A42C22"/>
    <w:rsid w:val="00A44535"/>
    <w:rsid w:val="00A45B2E"/>
    <w:rsid w:val="00A5732F"/>
    <w:rsid w:val="00A62470"/>
    <w:rsid w:val="00A63553"/>
    <w:rsid w:val="00A64B5D"/>
    <w:rsid w:val="00A70207"/>
    <w:rsid w:val="00A70915"/>
    <w:rsid w:val="00A71192"/>
    <w:rsid w:val="00A71494"/>
    <w:rsid w:val="00A71BBD"/>
    <w:rsid w:val="00A72E2B"/>
    <w:rsid w:val="00A82BA2"/>
    <w:rsid w:val="00A872F2"/>
    <w:rsid w:val="00A87461"/>
    <w:rsid w:val="00A90056"/>
    <w:rsid w:val="00A90B88"/>
    <w:rsid w:val="00A917AD"/>
    <w:rsid w:val="00A94FAE"/>
    <w:rsid w:val="00A9523A"/>
    <w:rsid w:val="00A956DC"/>
    <w:rsid w:val="00A96397"/>
    <w:rsid w:val="00AA30F6"/>
    <w:rsid w:val="00AA5361"/>
    <w:rsid w:val="00AA6235"/>
    <w:rsid w:val="00AB2A35"/>
    <w:rsid w:val="00AB4ACE"/>
    <w:rsid w:val="00AC150A"/>
    <w:rsid w:val="00AC230D"/>
    <w:rsid w:val="00AC31BB"/>
    <w:rsid w:val="00AC4060"/>
    <w:rsid w:val="00AD2DA1"/>
    <w:rsid w:val="00AD59B8"/>
    <w:rsid w:val="00AD5D79"/>
    <w:rsid w:val="00AE25B3"/>
    <w:rsid w:val="00AE4567"/>
    <w:rsid w:val="00AE6B86"/>
    <w:rsid w:val="00AE70F7"/>
    <w:rsid w:val="00AE7FFC"/>
    <w:rsid w:val="00AF0CBB"/>
    <w:rsid w:val="00AF4A60"/>
    <w:rsid w:val="00B00750"/>
    <w:rsid w:val="00B03287"/>
    <w:rsid w:val="00B041CE"/>
    <w:rsid w:val="00B058AB"/>
    <w:rsid w:val="00B11D9E"/>
    <w:rsid w:val="00B15ADF"/>
    <w:rsid w:val="00B16C0D"/>
    <w:rsid w:val="00B17B03"/>
    <w:rsid w:val="00B26013"/>
    <w:rsid w:val="00B27385"/>
    <w:rsid w:val="00B312A7"/>
    <w:rsid w:val="00B316DF"/>
    <w:rsid w:val="00B33968"/>
    <w:rsid w:val="00B353B5"/>
    <w:rsid w:val="00B40FD8"/>
    <w:rsid w:val="00B42070"/>
    <w:rsid w:val="00B423CD"/>
    <w:rsid w:val="00B43743"/>
    <w:rsid w:val="00B50112"/>
    <w:rsid w:val="00B50130"/>
    <w:rsid w:val="00B50FCF"/>
    <w:rsid w:val="00B54C26"/>
    <w:rsid w:val="00B56305"/>
    <w:rsid w:val="00B57EDB"/>
    <w:rsid w:val="00B60F81"/>
    <w:rsid w:val="00B61517"/>
    <w:rsid w:val="00B62B02"/>
    <w:rsid w:val="00B62C5F"/>
    <w:rsid w:val="00B6342D"/>
    <w:rsid w:val="00B73609"/>
    <w:rsid w:val="00B76AF5"/>
    <w:rsid w:val="00B8564B"/>
    <w:rsid w:val="00B8571F"/>
    <w:rsid w:val="00B86596"/>
    <w:rsid w:val="00B87729"/>
    <w:rsid w:val="00B952F3"/>
    <w:rsid w:val="00B97EA0"/>
    <w:rsid w:val="00BA2946"/>
    <w:rsid w:val="00BA3E30"/>
    <w:rsid w:val="00BA494D"/>
    <w:rsid w:val="00BB2781"/>
    <w:rsid w:val="00BB6C51"/>
    <w:rsid w:val="00BC1970"/>
    <w:rsid w:val="00BC2E4B"/>
    <w:rsid w:val="00BC3597"/>
    <w:rsid w:val="00BC5E44"/>
    <w:rsid w:val="00BC77C0"/>
    <w:rsid w:val="00BC7983"/>
    <w:rsid w:val="00BD3BC1"/>
    <w:rsid w:val="00BD6141"/>
    <w:rsid w:val="00BD7B6E"/>
    <w:rsid w:val="00BD7EC2"/>
    <w:rsid w:val="00BE412A"/>
    <w:rsid w:val="00BE6236"/>
    <w:rsid w:val="00BF1A2E"/>
    <w:rsid w:val="00BF31C6"/>
    <w:rsid w:val="00C03527"/>
    <w:rsid w:val="00C03A41"/>
    <w:rsid w:val="00C1409E"/>
    <w:rsid w:val="00C162E8"/>
    <w:rsid w:val="00C21D32"/>
    <w:rsid w:val="00C21F4B"/>
    <w:rsid w:val="00C25664"/>
    <w:rsid w:val="00C31AE2"/>
    <w:rsid w:val="00C356EF"/>
    <w:rsid w:val="00C40D5D"/>
    <w:rsid w:val="00C45400"/>
    <w:rsid w:val="00C46F87"/>
    <w:rsid w:val="00C52CC6"/>
    <w:rsid w:val="00C54992"/>
    <w:rsid w:val="00C56B29"/>
    <w:rsid w:val="00C56BAA"/>
    <w:rsid w:val="00C5717C"/>
    <w:rsid w:val="00C60860"/>
    <w:rsid w:val="00C60B0B"/>
    <w:rsid w:val="00C61414"/>
    <w:rsid w:val="00C61C93"/>
    <w:rsid w:val="00C623C3"/>
    <w:rsid w:val="00C6376B"/>
    <w:rsid w:val="00C64BED"/>
    <w:rsid w:val="00C77750"/>
    <w:rsid w:val="00C81CFA"/>
    <w:rsid w:val="00C82E46"/>
    <w:rsid w:val="00C8541A"/>
    <w:rsid w:val="00C85602"/>
    <w:rsid w:val="00C8669B"/>
    <w:rsid w:val="00C961CB"/>
    <w:rsid w:val="00C97482"/>
    <w:rsid w:val="00C97BC4"/>
    <w:rsid w:val="00CA0A5B"/>
    <w:rsid w:val="00CA1F12"/>
    <w:rsid w:val="00CA27EF"/>
    <w:rsid w:val="00CA47A5"/>
    <w:rsid w:val="00CA4CFC"/>
    <w:rsid w:val="00CB0FC2"/>
    <w:rsid w:val="00CB2CA1"/>
    <w:rsid w:val="00CB588B"/>
    <w:rsid w:val="00CC00B5"/>
    <w:rsid w:val="00CC02F7"/>
    <w:rsid w:val="00CC0455"/>
    <w:rsid w:val="00CC1110"/>
    <w:rsid w:val="00CC1889"/>
    <w:rsid w:val="00CC6710"/>
    <w:rsid w:val="00CC7B0C"/>
    <w:rsid w:val="00CD05FC"/>
    <w:rsid w:val="00CD1A6E"/>
    <w:rsid w:val="00CD1BDD"/>
    <w:rsid w:val="00CD1E12"/>
    <w:rsid w:val="00CD6053"/>
    <w:rsid w:val="00CD6BCC"/>
    <w:rsid w:val="00CE2877"/>
    <w:rsid w:val="00CE3996"/>
    <w:rsid w:val="00CE58DC"/>
    <w:rsid w:val="00CE65FD"/>
    <w:rsid w:val="00CF01E0"/>
    <w:rsid w:val="00CF13FE"/>
    <w:rsid w:val="00CF5539"/>
    <w:rsid w:val="00CF5918"/>
    <w:rsid w:val="00D0399D"/>
    <w:rsid w:val="00D05061"/>
    <w:rsid w:val="00D059A9"/>
    <w:rsid w:val="00D05D37"/>
    <w:rsid w:val="00D0756A"/>
    <w:rsid w:val="00D118A3"/>
    <w:rsid w:val="00D17F96"/>
    <w:rsid w:val="00D20315"/>
    <w:rsid w:val="00D2120C"/>
    <w:rsid w:val="00D228C6"/>
    <w:rsid w:val="00D24788"/>
    <w:rsid w:val="00D30B4A"/>
    <w:rsid w:val="00D317BE"/>
    <w:rsid w:val="00D33442"/>
    <w:rsid w:val="00D405C1"/>
    <w:rsid w:val="00D4398F"/>
    <w:rsid w:val="00D46381"/>
    <w:rsid w:val="00D53321"/>
    <w:rsid w:val="00D54E27"/>
    <w:rsid w:val="00D60A93"/>
    <w:rsid w:val="00D60FE9"/>
    <w:rsid w:val="00D62A5B"/>
    <w:rsid w:val="00D63489"/>
    <w:rsid w:val="00D655FB"/>
    <w:rsid w:val="00D708C0"/>
    <w:rsid w:val="00D7291B"/>
    <w:rsid w:val="00D738E0"/>
    <w:rsid w:val="00D73EF5"/>
    <w:rsid w:val="00D80321"/>
    <w:rsid w:val="00D821F9"/>
    <w:rsid w:val="00D84927"/>
    <w:rsid w:val="00D90046"/>
    <w:rsid w:val="00D97FFB"/>
    <w:rsid w:val="00DA066A"/>
    <w:rsid w:val="00DA078C"/>
    <w:rsid w:val="00DA16F1"/>
    <w:rsid w:val="00DA4EB7"/>
    <w:rsid w:val="00DA588F"/>
    <w:rsid w:val="00DA7AAD"/>
    <w:rsid w:val="00DA7F9C"/>
    <w:rsid w:val="00DB3284"/>
    <w:rsid w:val="00DB5327"/>
    <w:rsid w:val="00DB71F9"/>
    <w:rsid w:val="00DC19C7"/>
    <w:rsid w:val="00DC1D2F"/>
    <w:rsid w:val="00DC398C"/>
    <w:rsid w:val="00DC75BF"/>
    <w:rsid w:val="00DD54B6"/>
    <w:rsid w:val="00DD5A5E"/>
    <w:rsid w:val="00DD6DF6"/>
    <w:rsid w:val="00DE0800"/>
    <w:rsid w:val="00DE6726"/>
    <w:rsid w:val="00DF02BB"/>
    <w:rsid w:val="00DF0686"/>
    <w:rsid w:val="00DF0C86"/>
    <w:rsid w:val="00DF19E3"/>
    <w:rsid w:val="00DF7752"/>
    <w:rsid w:val="00E046A0"/>
    <w:rsid w:val="00E04FC5"/>
    <w:rsid w:val="00E105CC"/>
    <w:rsid w:val="00E11296"/>
    <w:rsid w:val="00E150B4"/>
    <w:rsid w:val="00E15968"/>
    <w:rsid w:val="00E2000B"/>
    <w:rsid w:val="00E22DA4"/>
    <w:rsid w:val="00E27F02"/>
    <w:rsid w:val="00E31519"/>
    <w:rsid w:val="00E32F74"/>
    <w:rsid w:val="00E354CC"/>
    <w:rsid w:val="00E408D5"/>
    <w:rsid w:val="00E40AA6"/>
    <w:rsid w:val="00E4270F"/>
    <w:rsid w:val="00E450E3"/>
    <w:rsid w:val="00E52180"/>
    <w:rsid w:val="00E554A3"/>
    <w:rsid w:val="00E56D34"/>
    <w:rsid w:val="00E622EC"/>
    <w:rsid w:val="00E65DB4"/>
    <w:rsid w:val="00E668C1"/>
    <w:rsid w:val="00E6728C"/>
    <w:rsid w:val="00E71BE1"/>
    <w:rsid w:val="00E7542F"/>
    <w:rsid w:val="00E75BB9"/>
    <w:rsid w:val="00E76B91"/>
    <w:rsid w:val="00E81DDE"/>
    <w:rsid w:val="00E832C6"/>
    <w:rsid w:val="00E86F87"/>
    <w:rsid w:val="00E908CF"/>
    <w:rsid w:val="00E9130C"/>
    <w:rsid w:val="00E92407"/>
    <w:rsid w:val="00E92630"/>
    <w:rsid w:val="00E93000"/>
    <w:rsid w:val="00E94EA7"/>
    <w:rsid w:val="00EA20F6"/>
    <w:rsid w:val="00EA56C1"/>
    <w:rsid w:val="00EA7E86"/>
    <w:rsid w:val="00EB0D19"/>
    <w:rsid w:val="00EB3CD5"/>
    <w:rsid w:val="00EC0B8B"/>
    <w:rsid w:val="00EC1075"/>
    <w:rsid w:val="00EC2E13"/>
    <w:rsid w:val="00EC7D47"/>
    <w:rsid w:val="00EC7F31"/>
    <w:rsid w:val="00ED2148"/>
    <w:rsid w:val="00ED2585"/>
    <w:rsid w:val="00ED747A"/>
    <w:rsid w:val="00ED7590"/>
    <w:rsid w:val="00EE032A"/>
    <w:rsid w:val="00EE18E2"/>
    <w:rsid w:val="00EE260A"/>
    <w:rsid w:val="00EE2C5D"/>
    <w:rsid w:val="00EE2E3C"/>
    <w:rsid w:val="00EE5E7D"/>
    <w:rsid w:val="00EF4F04"/>
    <w:rsid w:val="00EF661D"/>
    <w:rsid w:val="00F07BDC"/>
    <w:rsid w:val="00F13661"/>
    <w:rsid w:val="00F1645B"/>
    <w:rsid w:val="00F1730C"/>
    <w:rsid w:val="00F212FF"/>
    <w:rsid w:val="00F21582"/>
    <w:rsid w:val="00F2166E"/>
    <w:rsid w:val="00F21D8D"/>
    <w:rsid w:val="00F267CD"/>
    <w:rsid w:val="00F27C0A"/>
    <w:rsid w:val="00F31FE0"/>
    <w:rsid w:val="00F33836"/>
    <w:rsid w:val="00F33D03"/>
    <w:rsid w:val="00F35D7C"/>
    <w:rsid w:val="00F40174"/>
    <w:rsid w:val="00F55F24"/>
    <w:rsid w:val="00F56063"/>
    <w:rsid w:val="00F56D83"/>
    <w:rsid w:val="00F57DF8"/>
    <w:rsid w:val="00F612E1"/>
    <w:rsid w:val="00F628A7"/>
    <w:rsid w:val="00F63B81"/>
    <w:rsid w:val="00F6550C"/>
    <w:rsid w:val="00F72701"/>
    <w:rsid w:val="00F73E9E"/>
    <w:rsid w:val="00F8251F"/>
    <w:rsid w:val="00F83E13"/>
    <w:rsid w:val="00F840E0"/>
    <w:rsid w:val="00F84BA4"/>
    <w:rsid w:val="00F8698A"/>
    <w:rsid w:val="00F90FA3"/>
    <w:rsid w:val="00F91549"/>
    <w:rsid w:val="00F94AA1"/>
    <w:rsid w:val="00F94E17"/>
    <w:rsid w:val="00F951D0"/>
    <w:rsid w:val="00F96F3C"/>
    <w:rsid w:val="00FA6592"/>
    <w:rsid w:val="00FA6824"/>
    <w:rsid w:val="00FA6D79"/>
    <w:rsid w:val="00FB1500"/>
    <w:rsid w:val="00FB2CF7"/>
    <w:rsid w:val="00FB5970"/>
    <w:rsid w:val="00FC1379"/>
    <w:rsid w:val="00FC3B59"/>
    <w:rsid w:val="00FD571E"/>
    <w:rsid w:val="00FD5E8C"/>
    <w:rsid w:val="00FD7F77"/>
    <w:rsid w:val="00FE1096"/>
    <w:rsid w:val="00FE4EF8"/>
    <w:rsid w:val="00FE5D2B"/>
    <w:rsid w:val="00FE7A1D"/>
    <w:rsid w:val="00FF1D21"/>
    <w:rsid w:val="00FF762E"/>
    <w:rsid w:val="00FF7E5D"/>
    <w:rsid w:val="0135CCC2"/>
    <w:rsid w:val="3958E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191946,#eb007d"/>
    </o:shapedefaults>
    <o:shapelayout v:ext="edit">
      <o:idmap v:ext="edit" data="1"/>
    </o:shapelayout>
  </w:shapeDefaults>
  <w:decimalSymbol w:val=","/>
  <w:listSeparator w:val=";"/>
  <w14:docId w14:val="17D56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oho Gothic Pro" w:eastAsia="Calibri" w:hAnsi="Soho Gothic Pro" w:cs="Tahoma"/>
        <w:kern w:val="2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21E6A"/>
    <w:pPr>
      <w:spacing w:after="200" w:line="276" w:lineRule="auto"/>
    </w:pPr>
  </w:style>
  <w:style w:type="paragraph" w:styleId="Nadpis1">
    <w:name w:val="heading 1"/>
    <w:aliases w:val="ESO_Heading 1,Kapitola,V_Head1,Záhlaví 1,ASAPHeading 1,1,section,h1,0Überschrift 1,1Überschrift 1,2Überschrift 1,3Überschrift 1,4Überschrift 1,5Überschrift 1,6Überschrift 1,7Überschrift 1,8Überschrift 1,9Überschrift 1,10Überschrift 1,DP1,RIM"/>
    <w:basedOn w:val="Normlny"/>
    <w:next w:val="Normlny"/>
    <w:link w:val="Nadpis1Char"/>
    <w:uiPriority w:val="99"/>
    <w:rsid w:val="00F40174"/>
    <w:pPr>
      <w:keepNext/>
      <w:keepLines/>
      <w:numPr>
        <w:numId w:val="14"/>
      </w:numPr>
      <w:suppressAutoHyphens/>
      <w:spacing w:before="120" w:after="240"/>
      <w:ind w:left="431" w:hanging="431"/>
      <w:outlineLvl w:val="0"/>
    </w:pPr>
    <w:rPr>
      <w:rFonts w:ascii="Arial" w:hAnsi="Arial" w:cs="Arial"/>
      <w:b/>
      <w:kern w:val="28"/>
      <w:sz w:val="40"/>
    </w:rPr>
  </w:style>
  <w:style w:type="paragraph" w:styleId="Nadpis2">
    <w:name w:val="heading 2"/>
    <w:aliases w:val="ESO_Heading 2,V_Head2,h2,l2,Courseware #,Podkapitola1,V_Head21,V_Head22,hlavicka,Nadpis kapitoly,H2,Nadpis 2T,BP Heading 2,Podkapitola 1,Podkapitola 11,Podkapitola 12,Podkapitola 13,Podkapitola 14,Podkapitola 15,Podkapitola 111,Podkapitola 121"/>
    <w:basedOn w:val="Nadpis1"/>
    <w:next w:val="Normlny"/>
    <w:link w:val="Nadpis2Char"/>
    <w:uiPriority w:val="99"/>
    <w:rsid w:val="00F40174"/>
    <w:pPr>
      <w:numPr>
        <w:ilvl w:val="1"/>
      </w:numPr>
      <w:spacing w:before="240"/>
      <w:ind w:left="578" w:hanging="578"/>
      <w:outlineLvl w:val="1"/>
    </w:pPr>
    <w:rPr>
      <w:sz w:val="28"/>
    </w:rPr>
  </w:style>
  <w:style w:type="paragraph" w:styleId="Nadpis3">
    <w:name w:val="heading 3"/>
    <w:aliases w:val="ESO_Heading 3,Záhlaví 3,V_Head3,V_Head31,V_Head32,Podkapitola2,ASAPHeading 3,3Überschrift 3,4Überschrift 3,5Überschrift 3,6Überschrift 3,7Überschrift 3,8Überschrift 3,9Überschrift 3,10Überschrift 3,Nadpis 3T,ZIS-Nadpis 3,overview,MUS3,h3,H3"/>
    <w:basedOn w:val="Nadpis1"/>
    <w:next w:val="Normlny"/>
    <w:link w:val="Nadpis3Char"/>
    <w:uiPriority w:val="99"/>
    <w:rsid w:val="006A1458"/>
    <w:pPr>
      <w:numPr>
        <w:ilvl w:val="2"/>
      </w:numPr>
      <w:spacing w:after="120"/>
      <w:outlineLvl w:val="2"/>
    </w:pPr>
    <w:rPr>
      <w:bCs/>
      <w:sz w:val="24"/>
      <w:lang w:val="pl-PL"/>
    </w:rPr>
  </w:style>
  <w:style w:type="paragraph" w:styleId="Nadpis4">
    <w:name w:val="heading 4"/>
    <w:aliases w:val="ESO_Heading 4,h4,ASAPHeading 4,Schedules,Appendices,Head 4,(Shift Ctrl 4),Titre 41,t4.T4,4heading,4,t4.T5,l4,V_Head4,H4,Nadpis 4T,BP Heading 4,Odstavec 1,Odstavec 11,Odstavec 12,Odstavec 13,Odstavec 14,Odstavec 111,Odstavec 121,Odstavec 131,d"/>
    <w:basedOn w:val="Normlny"/>
    <w:next w:val="Normlny"/>
    <w:link w:val="Nadpis4Char"/>
    <w:uiPriority w:val="99"/>
    <w:rsid w:val="006A1458"/>
    <w:pPr>
      <w:keepNext/>
      <w:numPr>
        <w:ilvl w:val="3"/>
        <w:numId w:val="14"/>
      </w:numPr>
      <w:outlineLvl w:val="3"/>
    </w:pPr>
    <w:rPr>
      <w:rFonts w:cs="Arial"/>
      <w:b/>
      <w:bCs/>
      <w:i/>
      <w:iCs/>
      <w:szCs w:val="24"/>
    </w:rPr>
  </w:style>
  <w:style w:type="paragraph" w:styleId="Nadpis5">
    <w:name w:val="heading 5"/>
    <w:aliases w:val="ESO_Heading 5"/>
    <w:basedOn w:val="Nadpis3"/>
    <w:next w:val="Normlny"/>
    <w:link w:val="Nadpis5Char"/>
    <w:uiPriority w:val="99"/>
    <w:rsid w:val="001274BA"/>
    <w:pPr>
      <w:keepLines w:val="0"/>
      <w:numPr>
        <w:ilvl w:val="4"/>
      </w:numPr>
      <w:spacing w:before="240" w:after="60"/>
      <w:outlineLvl w:val="4"/>
    </w:pPr>
    <w:rPr>
      <w:i/>
      <w:iCs/>
      <w:sz w:val="20"/>
      <w:lang w:val="en-GB"/>
    </w:rPr>
  </w:style>
  <w:style w:type="paragraph" w:styleId="Nadpis6">
    <w:name w:val="heading 6"/>
    <w:aliases w:val="ASAPHeading 6,MUS6,h6,l6,hsm,BP Heading 6,BP Heading 61,BP Heading 62,BP Heading 611,BP Heading 63,BP Heading 612,BP Heading 64,BP Heading 65,BP Heading 66,BP Heading 67,BP Heading 68,sub-dash,sd,5,sub-dash1,sd1,51,sub-dash2,sd2,52,sub-dash3"/>
    <w:basedOn w:val="Normlny"/>
    <w:next w:val="Normlny"/>
    <w:link w:val="Nadpis6Char"/>
    <w:uiPriority w:val="99"/>
    <w:rsid w:val="006A1458"/>
    <w:pPr>
      <w:numPr>
        <w:ilvl w:val="5"/>
        <w:numId w:val="14"/>
      </w:numPr>
      <w:spacing w:after="60"/>
      <w:outlineLvl w:val="5"/>
    </w:pPr>
    <w:rPr>
      <w:b/>
      <w:i/>
      <w:sz w:val="22"/>
    </w:rPr>
  </w:style>
  <w:style w:type="paragraph" w:styleId="Nadpis7">
    <w:name w:val="heading 7"/>
    <w:aliases w:val="ASAPHeading 7,MUS7"/>
    <w:basedOn w:val="Normlny"/>
    <w:next w:val="Normlny"/>
    <w:link w:val="Nadpis7Char"/>
    <w:uiPriority w:val="99"/>
    <w:rsid w:val="006A1458"/>
    <w:pPr>
      <w:numPr>
        <w:ilvl w:val="6"/>
        <w:numId w:val="14"/>
      </w:numPr>
      <w:spacing w:after="60"/>
      <w:outlineLvl w:val="6"/>
    </w:pPr>
  </w:style>
  <w:style w:type="paragraph" w:styleId="Nadpis8">
    <w:name w:val="heading 8"/>
    <w:aliases w:val="ASAPHeading 8,MUS8,BP Heading 8,BP Heading 81,BP Heading 82,BP Heading 811,BP Heading 83,BP Heading 812,BP Heading 84,BP Heading 85,BP Heading 86,BP Heading 87,BP Heading 88,Center Bold,Center Bold1,Center Bold2,Center Bold3,Center Bold4"/>
    <w:basedOn w:val="Normlny"/>
    <w:next w:val="Normlny"/>
    <w:link w:val="Nadpis8Char"/>
    <w:uiPriority w:val="99"/>
    <w:rsid w:val="006A1458"/>
    <w:pPr>
      <w:numPr>
        <w:ilvl w:val="7"/>
        <w:numId w:val="14"/>
      </w:numPr>
      <w:spacing w:after="60"/>
      <w:outlineLvl w:val="7"/>
    </w:pPr>
    <w:rPr>
      <w:i/>
    </w:rPr>
  </w:style>
  <w:style w:type="paragraph" w:styleId="Nadpis9">
    <w:name w:val="heading 9"/>
    <w:aliases w:val="h9,heading9,ASAPHeading 9,MUS9,BP Heading 9,BP Heading 91,BP Heading 92,BP Heading 911,BP Heading 93,BP Heading 912,BP Heading 94,BP Heading 95,BP Heading 96,BP Heading 97,BP Heading 98,App Heading,App Heading1,App Heading2,progress,progress1"/>
    <w:basedOn w:val="Normlny"/>
    <w:next w:val="Normlny"/>
    <w:link w:val="Nadpis9Char"/>
    <w:uiPriority w:val="99"/>
    <w:rsid w:val="006A1458"/>
    <w:pPr>
      <w:numPr>
        <w:ilvl w:val="8"/>
        <w:numId w:val="14"/>
      </w:numPr>
      <w:spacing w:after="60" w:line="259" w:lineRule="auto"/>
      <w:jc w:val="both"/>
      <w:outlineLvl w:val="8"/>
    </w:pPr>
    <w:rPr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link w:val="TableNormalPara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ESO_Heading 1 Char,Kapitola Char,V_Head1 Char,Záhlaví 1 Char,ASAPHeading 1 Char,1 Char,section Char,h1 Char,0Überschrift 1 Char,1Überschrift 1 Char,2Überschrift 1 Char,3Überschrift 1 Char,4Überschrift 1 Char,5Überschrift 1 Char,DP1 Char"/>
    <w:link w:val="Nadpis1"/>
    <w:uiPriority w:val="99"/>
    <w:rsid w:val="00F40174"/>
    <w:rPr>
      <w:rFonts w:ascii="Arial" w:hAnsi="Arial" w:cs="Arial"/>
      <w:b/>
      <w:kern w:val="28"/>
      <w:sz w:val="40"/>
    </w:rPr>
  </w:style>
  <w:style w:type="character" w:customStyle="1" w:styleId="Nadpis2Char">
    <w:name w:val="Nadpis 2 Char"/>
    <w:aliases w:val="ESO_Heading 2 Char,V_Head2 Char,h2 Char,l2 Char,Courseware # Char,Podkapitola1 Char,V_Head21 Char,V_Head22 Char,hlavicka Char,Nadpis kapitoly Char,H2 Char,Nadpis 2T Char,BP Heading 2 Char,Podkapitola 1 Char,Podkapitola 11 Char"/>
    <w:link w:val="Nadpis2"/>
    <w:uiPriority w:val="99"/>
    <w:rsid w:val="00F40174"/>
    <w:rPr>
      <w:rFonts w:ascii="Arial" w:hAnsi="Arial" w:cs="Arial"/>
      <w:b/>
      <w:kern w:val="28"/>
      <w:sz w:val="28"/>
    </w:rPr>
  </w:style>
  <w:style w:type="character" w:customStyle="1" w:styleId="Nadpis3Char">
    <w:name w:val="Nadpis 3 Char"/>
    <w:aliases w:val="ESO_Heading 3 Char,Záhlaví 3 Char,V_Head3 Char,V_Head31 Char,V_Head32 Char,Podkapitola2 Char,ASAPHeading 3 Char,3Überschrift 3 Char,4Überschrift 3 Char,5Überschrift 3 Char,6Überschrift 3 Char,7Überschrift 3 Char,8Überschrift 3 Char,h3 Char"/>
    <w:link w:val="Nadpis3"/>
    <w:uiPriority w:val="99"/>
    <w:rsid w:val="006A1458"/>
    <w:rPr>
      <w:rFonts w:ascii="Arial" w:hAnsi="Arial" w:cs="Arial"/>
      <w:b/>
      <w:bCs/>
      <w:kern w:val="28"/>
      <w:szCs w:val="22"/>
      <w:lang w:val="pl-PL" w:eastAsia="en-US"/>
    </w:rPr>
  </w:style>
  <w:style w:type="character" w:customStyle="1" w:styleId="Nadpis4Char">
    <w:name w:val="Nadpis 4 Char"/>
    <w:aliases w:val="ESO_Heading 4 Char,h4 Char,ASAPHeading 4 Char,Schedules Char,Appendices Char,Head 4 Char,(Shift Ctrl 4) Char,Titre 41 Char,t4.T4 Char,4heading Char,4 Char,t4.T5 Char,l4 Char,V_Head4 Char,H4 Char,Nadpis 4T Char,BP Heading 4 Char,d Char"/>
    <w:link w:val="Nadpis4"/>
    <w:uiPriority w:val="99"/>
    <w:rsid w:val="006A1458"/>
    <w:rPr>
      <w:rFonts w:ascii="Arial Narrow" w:hAnsi="Arial Narrow" w:cs="Arial"/>
      <w:b/>
      <w:bCs/>
      <w:i/>
      <w:iCs/>
      <w:lang w:eastAsia="en-US"/>
    </w:rPr>
  </w:style>
  <w:style w:type="character" w:customStyle="1" w:styleId="Nadpis5Char">
    <w:name w:val="Nadpis 5 Char"/>
    <w:aliases w:val="ESO_Heading 5 Char"/>
    <w:link w:val="Nadpis5"/>
    <w:uiPriority w:val="99"/>
    <w:rsid w:val="001274BA"/>
    <w:rPr>
      <w:rFonts w:ascii="Arial" w:hAnsi="Arial" w:cs="Arial"/>
      <w:b/>
      <w:bCs/>
      <w:i/>
      <w:iCs/>
      <w:kern w:val="28"/>
      <w:sz w:val="20"/>
      <w:szCs w:val="22"/>
      <w:lang w:val="en-GB" w:eastAsia="en-US"/>
    </w:rPr>
  </w:style>
  <w:style w:type="character" w:customStyle="1" w:styleId="Nadpis6Char">
    <w:name w:val="Nadpis 6 Char"/>
    <w:aliases w:val="ASAPHeading 6 Char,MUS6 Char,h6 Char,l6 Char,hsm Char,BP Heading 6 Char,BP Heading 61 Char,BP Heading 62 Char,BP Heading 611 Char,BP Heading 63 Char,BP Heading 612 Char,BP Heading 64 Char,BP Heading 65 Char,BP Heading 66 Char,sub-dash Char"/>
    <w:link w:val="Nadpis6"/>
    <w:uiPriority w:val="99"/>
    <w:rsid w:val="006A1458"/>
    <w:rPr>
      <w:rFonts w:ascii="Arial Narrow" w:hAnsi="Arial Narrow"/>
      <w:b/>
      <w:i/>
      <w:sz w:val="22"/>
      <w:szCs w:val="22"/>
      <w:lang w:eastAsia="en-US"/>
    </w:rPr>
  </w:style>
  <w:style w:type="character" w:customStyle="1" w:styleId="Nadpis7Char">
    <w:name w:val="Nadpis 7 Char"/>
    <w:aliases w:val="ASAPHeading 7 Char,MUS7 Char"/>
    <w:link w:val="Nadpis7"/>
    <w:uiPriority w:val="99"/>
    <w:rsid w:val="006A1458"/>
    <w:rPr>
      <w:rFonts w:ascii="Arial Narrow" w:hAnsi="Arial Narrow"/>
      <w:szCs w:val="22"/>
      <w:lang w:eastAsia="en-US"/>
    </w:rPr>
  </w:style>
  <w:style w:type="character" w:customStyle="1" w:styleId="Nadpis8Char">
    <w:name w:val="Nadpis 8 Char"/>
    <w:aliases w:val="ASAPHeading 8 Char,MUS8 Char,BP Heading 8 Char,BP Heading 81 Char,BP Heading 82 Char,BP Heading 811 Char,BP Heading 83 Char,BP Heading 812 Char,BP Heading 84 Char,BP Heading 85 Char,BP Heading 86 Char,BP Heading 87 Char,BP Heading 88 Char"/>
    <w:link w:val="Nadpis8"/>
    <w:uiPriority w:val="99"/>
    <w:rsid w:val="006A1458"/>
    <w:rPr>
      <w:rFonts w:ascii="Arial Narrow" w:hAnsi="Arial Narrow"/>
      <w:i/>
      <w:szCs w:val="22"/>
      <w:lang w:eastAsia="en-US"/>
    </w:rPr>
  </w:style>
  <w:style w:type="character" w:customStyle="1" w:styleId="Nadpis9Char">
    <w:name w:val="Nadpis 9 Char"/>
    <w:aliases w:val="h9 Char,heading9 Char,ASAPHeading 9 Char,MUS9 Char,BP Heading 9 Char,BP Heading 91 Char,BP Heading 92 Char,BP Heading 911 Char,BP Heading 93 Char,BP Heading 912 Char,BP Heading 94 Char,BP Heading 95 Char,BP Heading 96 Char,App Heading Char"/>
    <w:link w:val="Nadpis9"/>
    <w:uiPriority w:val="99"/>
    <w:rsid w:val="006A1458"/>
    <w:rPr>
      <w:rFonts w:ascii="Arial Narrow" w:hAnsi="Arial Narrow"/>
      <w:i/>
      <w:sz w:val="18"/>
      <w:szCs w:val="22"/>
      <w:lang w:eastAsia="en-US"/>
    </w:rPr>
  </w:style>
  <w:style w:type="paragraph" w:styleId="Obsah1">
    <w:name w:val="toc 1"/>
    <w:aliases w:val="ezdravie_TOC_1"/>
    <w:basedOn w:val="ezdravienormal"/>
    <w:next w:val="ezdravienormal"/>
    <w:autoRedefine/>
    <w:uiPriority w:val="39"/>
    <w:qFormat/>
    <w:rsid w:val="00373516"/>
    <w:pPr>
      <w:spacing w:before="120" w:line="276" w:lineRule="auto"/>
    </w:pPr>
    <w:rPr>
      <w:b/>
      <w:sz w:val="24"/>
      <w:szCs w:val="24"/>
      <w:lang w:eastAsia="sk-SK"/>
    </w:rPr>
  </w:style>
  <w:style w:type="paragraph" w:styleId="truktradokumentu">
    <w:name w:val="Document Map"/>
    <w:basedOn w:val="Normlny"/>
    <w:link w:val="truktradokumentuChar"/>
    <w:uiPriority w:val="99"/>
    <w:unhideWhenUsed/>
    <w:rsid w:val="0026612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ruktradokumentuChar">
    <w:name w:val="Štruktúra dokumentu Char"/>
    <w:link w:val="truktradokumentu"/>
    <w:uiPriority w:val="99"/>
    <w:rsid w:val="00266129"/>
    <w:rPr>
      <w:rFonts w:ascii="Tahoma" w:eastAsia="Times New Roman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rsid w:val="00B00750"/>
    <w:pPr>
      <w:pBdr>
        <w:bottom w:val="single" w:sz="4" w:space="3" w:color="auto"/>
      </w:pBdr>
      <w:tabs>
        <w:tab w:val="center" w:pos="4536"/>
        <w:tab w:val="right" w:pos="9639"/>
      </w:tabs>
    </w:pPr>
    <w:rPr>
      <w:sz w:val="18"/>
    </w:rPr>
  </w:style>
  <w:style w:type="character" w:customStyle="1" w:styleId="HlavikaChar">
    <w:name w:val="Hlavička Char"/>
    <w:link w:val="Hlavik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Pta">
    <w:name w:val="footer"/>
    <w:basedOn w:val="Normlny"/>
    <w:link w:val="PtaChar"/>
    <w:uiPriority w:val="99"/>
    <w:rsid w:val="00B00750"/>
    <w:pPr>
      <w:pBdr>
        <w:top w:val="single" w:sz="4" w:space="3" w:color="auto"/>
      </w:pBdr>
      <w:tabs>
        <w:tab w:val="center" w:pos="4536"/>
        <w:tab w:val="right" w:pos="9498"/>
      </w:tabs>
      <w:spacing w:before="120"/>
      <w:ind w:firstLine="142"/>
    </w:pPr>
    <w:rPr>
      <w:sz w:val="18"/>
    </w:rPr>
  </w:style>
  <w:style w:type="character" w:customStyle="1" w:styleId="PtaChar">
    <w:name w:val="Päta Char"/>
    <w:link w:val="Pt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Obsah2">
    <w:name w:val="toc 2"/>
    <w:aliases w:val="ezdravie_TOC_2"/>
    <w:basedOn w:val="ezdravienormal"/>
    <w:next w:val="ezdravienormal"/>
    <w:uiPriority w:val="39"/>
    <w:qFormat/>
    <w:rsid w:val="004769EE"/>
    <w:pPr>
      <w:spacing w:line="276" w:lineRule="auto"/>
      <w:ind w:left="198"/>
    </w:pPr>
    <w:rPr>
      <w:sz w:val="24"/>
      <w:lang w:eastAsia="sk-SK"/>
    </w:rPr>
  </w:style>
  <w:style w:type="paragraph" w:styleId="Obsah3">
    <w:name w:val="toc 3"/>
    <w:aliases w:val="ezdravie_TOC_3"/>
    <w:basedOn w:val="ezdravienormal"/>
    <w:next w:val="ezdravienormal"/>
    <w:uiPriority w:val="39"/>
    <w:qFormat/>
    <w:rsid w:val="004769EE"/>
    <w:pPr>
      <w:spacing w:line="276" w:lineRule="auto"/>
      <w:ind w:left="403"/>
    </w:pPr>
    <w:rPr>
      <w:lang w:eastAsia="sk-SK"/>
    </w:rPr>
  </w:style>
  <w:style w:type="paragraph" w:styleId="Hlavikazoznamucitci">
    <w:name w:val="toa heading"/>
    <w:basedOn w:val="Normlny"/>
    <w:next w:val="Normlny"/>
    <w:semiHidden/>
    <w:rsid w:val="00B00750"/>
    <w:pPr>
      <w:spacing w:before="120" w:after="240"/>
    </w:pPr>
    <w:rPr>
      <w:b/>
      <w:sz w:val="40"/>
    </w:rPr>
  </w:style>
  <w:style w:type="character" w:styleId="SkratkaHTML">
    <w:name w:val="HTML Acronym"/>
    <w:basedOn w:val="Predvolenpsmoodseku"/>
    <w:uiPriority w:val="99"/>
    <w:unhideWhenUsed/>
    <w:rsid w:val="00266129"/>
  </w:style>
  <w:style w:type="character" w:styleId="Hypertextovprepojenie">
    <w:name w:val="Hyperlink"/>
    <w:rsid w:val="00B00750"/>
    <w:rPr>
      <w:color w:val="0000FF"/>
      <w:u w:val="single"/>
    </w:rPr>
  </w:style>
  <w:style w:type="paragraph" w:customStyle="1" w:styleId="Preformatted">
    <w:name w:val="Preformatted"/>
    <w:basedOn w:val="Normlny"/>
    <w:rsid w:val="00B0075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snapToGrid w:val="0"/>
    </w:rPr>
  </w:style>
  <w:style w:type="character" w:styleId="Siln">
    <w:name w:val="Strong"/>
    <w:uiPriority w:val="99"/>
    <w:rsid w:val="00A62470"/>
    <w:rPr>
      <w:b/>
      <w:bCs/>
    </w:rPr>
  </w:style>
  <w:style w:type="paragraph" w:styleId="Zoznamsodrkami">
    <w:name w:val="List Bullet"/>
    <w:aliases w:val="Round Bullet"/>
    <w:basedOn w:val="Normlny"/>
    <w:rsid w:val="00B00750"/>
    <w:pPr>
      <w:tabs>
        <w:tab w:val="num" w:pos="499"/>
      </w:tabs>
      <w:spacing w:after="0" w:line="240" w:lineRule="auto"/>
      <w:ind w:left="499" w:hanging="379"/>
    </w:pPr>
    <w:rPr>
      <w:rFonts w:ascii="Times New Roman" w:hAnsi="Times New Roman"/>
      <w:szCs w:val="24"/>
    </w:rPr>
  </w:style>
  <w:style w:type="paragraph" w:customStyle="1" w:styleId="Tabulka">
    <w:name w:val="Tabulka"/>
    <w:basedOn w:val="Normlny"/>
    <w:rsid w:val="00B00750"/>
    <w:pPr>
      <w:suppressAutoHyphens/>
      <w:spacing w:before="40" w:after="40"/>
      <w:jc w:val="center"/>
    </w:pPr>
    <w:rPr>
      <w:sz w:val="18"/>
    </w:rPr>
  </w:style>
  <w:style w:type="table" w:styleId="Mriekatabuky">
    <w:name w:val="Table Grid"/>
    <w:basedOn w:val="Normlnatabuka"/>
    <w:uiPriority w:val="59"/>
    <w:rsid w:val="00B00750"/>
    <w:pPr>
      <w:spacing w:after="120" w:line="259" w:lineRule="auto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oznamsodrkami2">
    <w:name w:val="List Bullet 2"/>
    <w:basedOn w:val="Normlny"/>
    <w:rsid w:val="00B00750"/>
    <w:pPr>
      <w:numPr>
        <w:numId w:val="1"/>
      </w:numPr>
      <w:spacing w:after="0" w:line="240" w:lineRule="auto"/>
    </w:pPr>
    <w:rPr>
      <w:szCs w:val="24"/>
    </w:rPr>
  </w:style>
  <w:style w:type="paragraph" w:styleId="Textpoznmkypodiarou">
    <w:name w:val="footnote text"/>
    <w:basedOn w:val="Normlny"/>
    <w:link w:val="TextpoznmkypodiarouChar"/>
    <w:rsid w:val="00B00750"/>
    <w:pPr>
      <w:spacing w:after="0" w:line="240" w:lineRule="auto"/>
    </w:pPr>
    <w:rPr>
      <w:rFonts w:ascii="Times New Roman" w:hAnsi="Times New Roman"/>
      <w:lang w:val="cs-CZ" w:eastAsia="cs-CZ"/>
    </w:rPr>
  </w:style>
  <w:style w:type="character" w:customStyle="1" w:styleId="TextpoznmkypodiarouChar">
    <w:name w:val="Text poznámky pod čiarou Char"/>
    <w:link w:val="Textpoznmkypodiarou"/>
    <w:rsid w:val="00B00750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Odkaznapoznmkupodiarou">
    <w:name w:val="footnote reference"/>
    <w:rsid w:val="00B00750"/>
    <w:rPr>
      <w:vertAlign w:val="superscript"/>
    </w:rPr>
  </w:style>
  <w:style w:type="paragraph" w:styleId="Revzia">
    <w:name w:val="Revision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styleId="Odsekzoznamu">
    <w:name w:val="List Paragraph"/>
    <w:aliases w:val="body,Odsek zoznamu2,Odsek,Odsek zoznamu1,numbered list,OBC Bullet,Normal 1,Task Body,Viñetas (Inicio Parrafo),Paragrafo elenco,3 Txt tabla,Zerrenda-paragrafoa,Fiche List Paragraph,Dot pt,F5 List Paragraph"/>
    <w:basedOn w:val="Normlny"/>
    <w:link w:val="OdsekzoznamuChar"/>
    <w:uiPriority w:val="34"/>
    <w:qFormat/>
    <w:rsid w:val="00B00750"/>
    <w:pPr>
      <w:spacing w:after="0" w:line="240" w:lineRule="auto"/>
      <w:ind w:left="708"/>
    </w:pPr>
    <w:rPr>
      <w:szCs w:val="24"/>
    </w:rPr>
  </w:style>
  <w:style w:type="paragraph" w:styleId="slovanzoznam">
    <w:name w:val="List Number"/>
    <w:basedOn w:val="Normlny"/>
    <w:rsid w:val="00B00750"/>
    <w:pPr>
      <w:numPr>
        <w:numId w:val="2"/>
      </w:numPr>
    </w:pPr>
  </w:style>
  <w:style w:type="paragraph" w:styleId="Obsah4">
    <w:name w:val="toc 4"/>
    <w:aliases w:val="ezdravie_TOC_4"/>
    <w:basedOn w:val="ezdravienormal"/>
    <w:next w:val="ezdravienormal"/>
    <w:uiPriority w:val="39"/>
    <w:qFormat/>
    <w:rsid w:val="004769EE"/>
    <w:pPr>
      <w:spacing w:line="276" w:lineRule="auto"/>
      <w:ind w:left="601"/>
    </w:pPr>
    <w:rPr>
      <w:szCs w:val="20"/>
      <w:lang w:eastAsia="sk-SK"/>
    </w:rPr>
  </w:style>
  <w:style w:type="paragraph" w:styleId="Obsah5">
    <w:name w:val="toc 5"/>
    <w:aliases w:val="ezdravie_TOC_5"/>
    <w:basedOn w:val="ezdravienormal"/>
    <w:next w:val="ezdravienormal"/>
    <w:uiPriority w:val="39"/>
    <w:unhideWhenUsed/>
    <w:qFormat/>
    <w:rsid w:val="004769EE"/>
    <w:pPr>
      <w:spacing w:line="276" w:lineRule="auto"/>
      <w:ind w:left="799"/>
    </w:pPr>
    <w:rPr>
      <w:szCs w:val="20"/>
      <w:lang w:eastAsia="sk-SK"/>
    </w:rPr>
  </w:style>
  <w:style w:type="paragraph" w:styleId="Obsah6">
    <w:name w:val="toc 6"/>
    <w:aliases w:val="ezdravie_TOC_6"/>
    <w:basedOn w:val="ezdravienormal"/>
    <w:next w:val="ezdravienormal"/>
    <w:uiPriority w:val="39"/>
    <w:unhideWhenUsed/>
    <w:qFormat/>
    <w:rsid w:val="004769EE"/>
    <w:pPr>
      <w:spacing w:line="276" w:lineRule="auto"/>
      <w:ind w:left="998"/>
    </w:pPr>
    <w:rPr>
      <w:szCs w:val="20"/>
      <w:lang w:eastAsia="sk-SK"/>
    </w:rPr>
  </w:style>
  <w:style w:type="paragraph" w:styleId="Obsah7">
    <w:name w:val="toc 7"/>
    <w:aliases w:val="ezdravie_TOC_7"/>
    <w:basedOn w:val="ezdravienormal"/>
    <w:next w:val="ezdravienormal"/>
    <w:uiPriority w:val="39"/>
    <w:unhideWhenUsed/>
    <w:qFormat/>
    <w:rsid w:val="004769EE"/>
    <w:pPr>
      <w:spacing w:line="276" w:lineRule="auto"/>
      <w:ind w:left="1202"/>
    </w:pPr>
    <w:rPr>
      <w:szCs w:val="20"/>
      <w:lang w:eastAsia="sk-SK"/>
    </w:rPr>
  </w:style>
  <w:style w:type="paragraph" w:styleId="Obsah8">
    <w:name w:val="toc 8"/>
    <w:aliases w:val="ezdravie_TOC_8"/>
    <w:basedOn w:val="ezdravienormal"/>
    <w:next w:val="ezdravienormal"/>
    <w:uiPriority w:val="39"/>
    <w:unhideWhenUsed/>
    <w:qFormat/>
    <w:rsid w:val="004769EE"/>
    <w:pPr>
      <w:spacing w:line="276" w:lineRule="auto"/>
      <w:ind w:left="1400"/>
    </w:pPr>
    <w:rPr>
      <w:szCs w:val="20"/>
      <w:lang w:eastAsia="sk-SK"/>
    </w:rPr>
  </w:style>
  <w:style w:type="paragraph" w:styleId="Obsah9">
    <w:name w:val="toc 9"/>
    <w:aliases w:val="ezdravie_TOC_9"/>
    <w:basedOn w:val="ezdravienormal"/>
    <w:next w:val="ezdravienormal"/>
    <w:uiPriority w:val="39"/>
    <w:unhideWhenUsed/>
    <w:qFormat/>
    <w:rsid w:val="004769EE"/>
    <w:pPr>
      <w:spacing w:line="276" w:lineRule="auto"/>
      <w:ind w:left="1600"/>
    </w:pPr>
    <w:rPr>
      <w:szCs w:val="20"/>
      <w:lang w:eastAsia="sk-SK"/>
    </w:rPr>
  </w:style>
  <w:style w:type="paragraph" w:customStyle="1" w:styleId="Table">
    <w:name w:val="Table"/>
    <w:basedOn w:val="Normlny"/>
    <w:rsid w:val="00B00750"/>
    <w:pPr>
      <w:spacing w:before="100" w:beforeAutospacing="1" w:after="100" w:afterAutospacing="1" w:line="240" w:lineRule="auto"/>
    </w:pPr>
    <w:rPr>
      <w:rFonts w:ascii="Arial (W1)" w:hAnsi="Arial (W1)"/>
      <w:szCs w:val="24"/>
    </w:rPr>
  </w:style>
  <w:style w:type="paragraph" w:customStyle="1" w:styleId="ListBulletNext">
    <w:name w:val="List Bullet Next"/>
    <w:basedOn w:val="Zoznamsodrkami"/>
    <w:rsid w:val="00B00750"/>
    <w:pPr>
      <w:tabs>
        <w:tab w:val="clear" w:pos="499"/>
      </w:tabs>
      <w:spacing w:line="288" w:lineRule="auto"/>
      <w:ind w:left="357" w:hanging="357"/>
      <w:jc w:val="both"/>
    </w:pPr>
    <w:rPr>
      <w:rFonts w:ascii="Arial" w:hAnsi="Arial" w:cs="Arial"/>
      <w:sz w:val="22"/>
      <w:szCs w:val="20"/>
      <w:lang w:val="cs-CZ" w:eastAsia="en-US"/>
    </w:rPr>
  </w:style>
  <w:style w:type="paragraph" w:customStyle="1" w:styleId="ListBullet2Next">
    <w:name w:val="List Bullet 2 Next"/>
    <w:basedOn w:val="Zoznamsodrkami2"/>
    <w:rsid w:val="00B00750"/>
    <w:pPr>
      <w:numPr>
        <w:numId w:val="0"/>
      </w:numPr>
      <w:tabs>
        <w:tab w:val="num" w:pos="643"/>
      </w:tabs>
      <w:spacing w:line="288" w:lineRule="auto"/>
      <w:ind w:left="641" w:hanging="357"/>
      <w:jc w:val="both"/>
    </w:pPr>
    <w:rPr>
      <w:rFonts w:ascii="Times New Roman" w:hAnsi="Times New Roman"/>
      <w:szCs w:val="20"/>
      <w:lang w:val="cs-CZ"/>
    </w:rPr>
  </w:style>
  <w:style w:type="table" w:styleId="Motvtabuky">
    <w:name w:val="Table Theme"/>
    <w:basedOn w:val="Normlnatabuka"/>
    <w:rsid w:val="00B00750"/>
    <w:pPr>
      <w:spacing w:after="120" w:line="259" w:lineRule="auto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OPoznmka">
    <w:name w:val="ESO_Poznámka"/>
    <w:basedOn w:val="Normlny"/>
    <w:next w:val="Normlny"/>
    <w:rsid w:val="00266129"/>
    <w:pPr>
      <w:spacing w:after="0" w:line="240" w:lineRule="auto"/>
      <w:ind w:left="900"/>
    </w:pPr>
    <w:rPr>
      <w:i/>
      <w:color w:val="99CC00"/>
    </w:rPr>
  </w:style>
  <w:style w:type="paragraph" w:customStyle="1" w:styleId="TableText">
    <w:name w:val="Table Text"/>
    <w:basedOn w:val="Normlny"/>
    <w:rsid w:val="00B00750"/>
    <w:pPr>
      <w:keepNext/>
      <w:keepLines/>
      <w:spacing w:before="60" w:after="60" w:line="240" w:lineRule="auto"/>
      <w:ind w:left="60" w:right="60"/>
    </w:pPr>
  </w:style>
  <w:style w:type="paragraph" w:customStyle="1" w:styleId="ESOOdrka1">
    <w:name w:val="ESO_Odrážka_1"/>
    <w:basedOn w:val="Normlny"/>
    <w:link w:val="ESOOdrka1Char"/>
    <w:rsid w:val="001935DF"/>
    <w:pPr>
      <w:spacing w:before="120" w:after="60" w:line="259" w:lineRule="auto"/>
      <w:jc w:val="both"/>
    </w:pPr>
    <w:rPr>
      <w:rFonts w:ascii="Calibri" w:eastAsia="Times New Roman" w:hAnsi="Calibri"/>
    </w:rPr>
  </w:style>
  <w:style w:type="character" w:customStyle="1" w:styleId="ESOOdrka1Char">
    <w:name w:val="ESO_Odrážka_1 Char"/>
    <w:link w:val="ESOOdrka1"/>
    <w:rsid w:val="0036490E"/>
    <w:rPr>
      <w:rFonts w:eastAsia="Times New Roman"/>
    </w:rPr>
  </w:style>
  <w:style w:type="paragraph" w:customStyle="1" w:styleId="ESOOdrka2">
    <w:name w:val="ESO_Odrážka_2"/>
    <w:basedOn w:val="ESOOdrka1"/>
    <w:rsid w:val="002E6758"/>
    <w:pPr>
      <w:numPr>
        <w:ilvl w:val="2"/>
      </w:numPr>
      <w:tabs>
        <w:tab w:val="left" w:pos="1701"/>
      </w:tabs>
      <w:spacing w:before="0" w:after="0"/>
      <w:ind w:left="1701"/>
    </w:pPr>
  </w:style>
  <w:style w:type="paragraph" w:customStyle="1" w:styleId="ESOOdrky3">
    <w:name w:val="ESO_Odrážky_3"/>
    <w:basedOn w:val="ESOOdrka2"/>
    <w:rsid w:val="006804DE"/>
    <w:pPr>
      <w:numPr>
        <w:ilvl w:val="3"/>
      </w:numPr>
      <w:tabs>
        <w:tab w:val="clear" w:pos="1701"/>
        <w:tab w:val="left" w:pos="2127"/>
      </w:tabs>
      <w:ind w:left="2127"/>
    </w:pPr>
  </w:style>
  <w:style w:type="paragraph" w:customStyle="1" w:styleId="ESOSkratka">
    <w:name w:val="ESO_Skratka"/>
    <w:basedOn w:val="Normlny"/>
    <w:next w:val="Normlny"/>
    <w:link w:val="ESOSkratkaChar"/>
    <w:rsid w:val="001935DF"/>
    <w:pPr>
      <w:spacing w:after="120" w:line="259" w:lineRule="auto"/>
      <w:jc w:val="both"/>
    </w:pPr>
    <w:rPr>
      <w:rFonts w:ascii="Calibri" w:eastAsia="Times New Roman" w:hAnsi="Calibri"/>
      <w:u w:val="double" w:color="FF0000"/>
      <w:lang w:val="en-US"/>
    </w:rPr>
  </w:style>
  <w:style w:type="character" w:customStyle="1" w:styleId="ESOSkratkaChar">
    <w:name w:val="ESO_Skratka Char"/>
    <w:link w:val="ESOSkratka"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paragraph" w:customStyle="1" w:styleId="ESOSucinnostPredpoklad">
    <w:name w:val="ESO_Sucinnost_Predpoklad"/>
    <w:basedOn w:val="Normlny"/>
    <w:next w:val="Normlny"/>
    <w:link w:val="ESOSucinnostPredpokladChar"/>
    <w:rsid w:val="001935DF"/>
    <w:pPr>
      <w:spacing w:after="120" w:line="259" w:lineRule="auto"/>
      <w:jc w:val="both"/>
    </w:pPr>
    <w:rPr>
      <w:rFonts w:ascii="Calibri" w:eastAsia="Times New Roman" w:hAnsi="Calibri"/>
      <w:u w:val="wavyDouble" w:color="FF0000"/>
      <w:lang w:val="en-US"/>
    </w:rPr>
  </w:style>
  <w:style w:type="character" w:customStyle="1" w:styleId="ESOSucinnostPredpokladChar">
    <w:name w:val="ESO_Sucinnost_Predpoklad Char"/>
    <w:link w:val="ESOSucinnostPredpoklad"/>
    <w:locked/>
    <w:rsid w:val="00B00750"/>
    <w:rPr>
      <w:rFonts w:ascii="Arial" w:eastAsia="Times New Roman" w:hAnsi="Arial" w:cs="Times New Roman"/>
      <w:sz w:val="20"/>
      <w:szCs w:val="20"/>
      <w:u w:val="wavyDouble" w:color="FF0000"/>
      <w:lang w:val="en-US"/>
    </w:rPr>
  </w:style>
  <w:style w:type="paragraph" w:customStyle="1" w:styleId="ESOPopisOBR">
    <w:name w:val="ESO_Popis_OBR"/>
    <w:basedOn w:val="Normlny"/>
    <w:next w:val="Normlny"/>
    <w:link w:val="ESOPopisOBRChar"/>
    <w:rsid w:val="001935DF"/>
    <w:pPr>
      <w:spacing w:after="120" w:line="259" w:lineRule="auto"/>
      <w:jc w:val="center"/>
    </w:pPr>
    <w:rPr>
      <w:rFonts w:ascii="Calibri" w:eastAsia="Times New Roman" w:hAnsi="Calibri"/>
      <w:lang w:val="en-US"/>
    </w:rPr>
  </w:style>
  <w:style w:type="character" w:customStyle="1" w:styleId="ESOPopisOBRChar">
    <w:name w:val="ESO_Popis_OBR Char"/>
    <w:link w:val="ESOPopisOBR"/>
    <w:locked/>
    <w:rsid w:val="00B00750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ESOOdrkyslovan1">
    <w:name w:val="ESO_Odrážky_číslované_1"/>
    <w:basedOn w:val="Normlny"/>
    <w:next w:val="Normlny"/>
    <w:link w:val="ESOOdrkyslovan1Char"/>
    <w:rsid w:val="00B00750"/>
    <w:pPr>
      <w:numPr>
        <w:numId w:val="5"/>
      </w:numPr>
    </w:pPr>
  </w:style>
  <w:style w:type="character" w:customStyle="1" w:styleId="ESOOdrkyslovan1Char">
    <w:name w:val="ESO_Odrážky_číslované_1 Char"/>
    <w:link w:val="ESOOdrkyslovan1"/>
    <w:rsid w:val="00B00750"/>
    <w:rPr>
      <w:rFonts w:ascii="Arial Narrow" w:hAnsi="Arial Narrow"/>
      <w:szCs w:val="22"/>
      <w:lang w:eastAsia="en-US"/>
    </w:rPr>
  </w:style>
  <w:style w:type="paragraph" w:customStyle="1" w:styleId="ESOOdrkyslovan2">
    <w:name w:val="ESO_Odrážky_číslované_2"/>
    <w:basedOn w:val="Normlny"/>
    <w:next w:val="Normlny"/>
    <w:rsid w:val="001935DF"/>
    <w:pPr>
      <w:tabs>
        <w:tab w:val="left" w:pos="1800"/>
      </w:tabs>
      <w:spacing w:after="120" w:line="259" w:lineRule="auto"/>
      <w:ind w:left="1620" w:hanging="432"/>
      <w:jc w:val="both"/>
    </w:pPr>
    <w:rPr>
      <w:rFonts w:ascii="Calibri" w:eastAsia="Times New Roman" w:hAnsi="Calibri"/>
    </w:rPr>
  </w:style>
  <w:style w:type="paragraph" w:customStyle="1" w:styleId="ESOOdrkyslovan3">
    <w:name w:val="ESO_Odrážky_číslované_3"/>
    <w:basedOn w:val="Normlny"/>
    <w:next w:val="Normlny"/>
    <w:autoRedefine/>
    <w:rsid w:val="001935DF"/>
    <w:pPr>
      <w:numPr>
        <w:ilvl w:val="2"/>
        <w:numId w:val="3"/>
      </w:numPr>
      <w:tabs>
        <w:tab w:val="clear" w:pos="1224"/>
        <w:tab w:val="left" w:pos="2340"/>
      </w:tabs>
      <w:spacing w:after="120" w:line="259" w:lineRule="auto"/>
      <w:ind w:left="2160"/>
      <w:jc w:val="both"/>
    </w:pPr>
    <w:rPr>
      <w:rFonts w:ascii="Calibri" w:eastAsia="Times New Roman" w:hAnsi="Calibri"/>
    </w:rPr>
  </w:style>
  <w:style w:type="paragraph" w:customStyle="1" w:styleId="Revzia1">
    <w:name w:val="Revízia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NoSpacing4">
    <w:name w:val="No Spacing4"/>
    <w:link w:val="NoSpacingChar"/>
    <w:rsid w:val="00B00750"/>
    <w:rPr>
      <w:sz w:val="22"/>
      <w:szCs w:val="22"/>
      <w:lang w:val="en-GB" w:eastAsia="en-US"/>
    </w:rPr>
  </w:style>
  <w:style w:type="character" w:customStyle="1" w:styleId="NoSpacingChar">
    <w:name w:val="No Spacing Char"/>
    <w:link w:val="NoSpacing4"/>
    <w:rsid w:val="00B00750"/>
    <w:rPr>
      <w:rFonts w:ascii="Calibri" w:eastAsia="Calibri" w:hAnsi="Calibri" w:cs="Times New Roman"/>
      <w:lang w:val="en-GB"/>
    </w:rPr>
  </w:style>
  <w:style w:type="paragraph" w:customStyle="1" w:styleId="ListParagraph2">
    <w:name w:val="List Paragraph2"/>
    <w:basedOn w:val="Normlny"/>
    <w:rsid w:val="00B00750"/>
    <w:pPr>
      <w:ind w:left="720"/>
      <w:contextualSpacing/>
    </w:pPr>
    <w:rPr>
      <w:rFonts w:ascii="Calibri" w:hAnsi="Calibri"/>
      <w:sz w:val="22"/>
    </w:rPr>
  </w:style>
  <w:style w:type="paragraph" w:customStyle="1" w:styleId="NoSpacing1">
    <w:name w:val="No Spacing1"/>
    <w:rsid w:val="00B00750"/>
    <w:rPr>
      <w:sz w:val="22"/>
      <w:szCs w:val="22"/>
      <w:lang w:val="en-GB" w:eastAsia="en-US"/>
    </w:rPr>
  </w:style>
  <w:style w:type="character" w:customStyle="1" w:styleId="FootnoteTextChar">
    <w:name w:val="Footnote Text Char"/>
    <w:locked/>
    <w:rsid w:val="00B00750"/>
    <w:rPr>
      <w:rFonts w:ascii="Arial" w:hAnsi="Arial" w:cs="Times New Roman"/>
      <w:sz w:val="20"/>
      <w:szCs w:val="20"/>
      <w:lang w:val="sk-SK" w:eastAsia="en-US"/>
    </w:rPr>
  </w:style>
  <w:style w:type="character" w:customStyle="1" w:styleId="FootnoteTextChar1">
    <w:name w:val="Footnote Text Char1"/>
    <w:uiPriority w:val="99"/>
    <w:locked/>
    <w:rsid w:val="00B00750"/>
    <w:rPr>
      <w:rFonts w:cs="Times New Roman"/>
      <w:lang w:val="cs-CZ" w:eastAsia="cs-CZ" w:bidi="ar-SA"/>
    </w:rPr>
  </w:style>
  <w:style w:type="paragraph" w:customStyle="1" w:styleId="ListParagraph1">
    <w:name w:val="List Paragraph1"/>
    <w:basedOn w:val="Normlny"/>
    <w:uiPriority w:val="99"/>
    <w:rsid w:val="00B00750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11">
    <w:name w:val="Revízia11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ESOOdbornyvyrazChar1">
    <w:name w:val="ESO_Odborny_vyraz Char1"/>
    <w:uiPriority w:val="99"/>
    <w:locked/>
    <w:rsid w:val="00B00750"/>
    <w:rPr>
      <w:rFonts w:ascii="Arial" w:eastAsia="Times New Roman" w:hAnsi="Arial" w:cs="Times New Roman"/>
      <w:sz w:val="20"/>
      <w:szCs w:val="20"/>
      <w:u w:val="double" w:color="FF0000"/>
    </w:rPr>
  </w:style>
  <w:style w:type="character" w:customStyle="1" w:styleId="ESOSkratkaChar1">
    <w:name w:val="ESO_Skratka Char1"/>
    <w:locked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character" w:customStyle="1" w:styleId="Heading6CharChar">
    <w:name w:val="Heading 6 Char Char"/>
    <w:uiPriority w:val="99"/>
    <w:locked/>
    <w:rsid w:val="00B00750"/>
    <w:rPr>
      <w:rFonts w:cs="Arial"/>
      <w:b/>
      <w:bCs/>
      <w:iCs/>
      <w:kern w:val="28"/>
      <w:sz w:val="20"/>
    </w:rPr>
  </w:style>
  <w:style w:type="paragraph" w:styleId="Nzov">
    <w:name w:val="Title"/>
    <w:basedOn w:val="Normlny"/>
    <w:next w:val="Normlny"/>
    <w:link w:val="NzovChar"/>
    <w:uiPriority w:val="99"/>
    <w:rsid w:val="00B00750"/>
    <w:pPr>
      <w:widowControl w:val="0"/>
      <w:autoSpaceDE w:val="0"/>
      <w:autoSpaceDN w:val="0"/>
      <w:adjustRightInd w:val="0"/>
      <w:spacing w:before="240" w:after="60" w:line="240" w:lineRule="auto"/>
      <w:jc w:val="center"/>
    </w:pPr>
    <w:rPr>
      <w:rFonts w:cs="Arial"/>
      <w:b/>
      <w:bCs/>
      <w:sz w:val="32"/>
      <w:szCs w:val="32"/>
      <w:shd w:val="clear" w:color="auto" w:fill="FFFFFF"/>
      <w:lang w:val="en-AU"/>
    </w:rPr>
  </w:style>
  <w:style w:type="character" w:customStyle="1" w:styleId="NzovChar">
    <w:name w:val="Názov Char"/>
    <w:link w:val="Nzov"/>
    <w:uiPriority w:val="99"/>
    <w:rsid w:val="00B00750"/>
    <w:rPr>
      <w:rFonts w:ascii="Arial" w:eastAsia="Times New Roman" w:hAnsi="Arial" w:cs="Arial"/>
      <w:b/>
      <w:bCs/>
      <w:sz w:val="32"/>
      <w:szCs w:val="32"/>
      <w:lang w:val="en-AU" w:eastAsia="sk-SK"/>
    </w:rPr>
  </w:style>
  <w:style w:type="character" w:customStyle="1" w:styleId="TitleChar">
    <w:name w:val="Title Char"/>
    <w:uiPriority w:val="99"/>
    <w:locked/>
    <w:rsid w:val="00B00750"/>
    <w:rPr>
      <w:rFonts w:ascii="Cambria" w:hAnsi="Cambria" w:cs="Times New Roman"/>
      <w:b/>
      <w:bCs/>
      <w:kern w:val="28"/>
      <w:sz w:val="32"/>
      <w:szCs w:val="32"/>
      <w:lang w:val="sk-SK" w:eastAsia="en-US"/>
    </w:rPr>
  </w:style>
  <w:style w:type="paragraph" w:customStyle="1" w:styleId="ESONumbered1">
    <w:name w:val="ESO_Numbered_1"/>
    <w:basedOn w:val="Normlny"/>
    <w:uiPriority w:val="99"/>
    <w:rsid w:val="001935DF"/>
    <w:pPr>
      <w:numPr>
        <w:numId w:val="4"/>
      </w:numPr>
      <w:spacing w:after="120" w:line="259" w:lineRule="auto"/>
      <w:jc w:val="both"/>
    </w:pPr>
    <w:rPr>
      <w:rFonts w:ascii="Calibri" w:eastAsia="Times New Roman" w:hAnsi="Calibri"/>
    </w:rPr>
  </w:style>
  <w:style w:type="paragraph" w:customStyle="1" w:styleId="ESOObrazok">
    <w:name w:val="ESO_Obrazok"/>
    <w:basedOn w:val="Normlny"/>
    <w:uiPriority w:val="99"/>
    <w:rsid w:val="001935DF"/>
    <w:pPr>
      <w:spacing w:after="120" w:line="259" w:lineRule="auto"/>
      <w:jc w:val="center"/>
    </w:pPr>
    <w:rPr>
      <w:rFonts w:ascii="Calibri" w:eastAsia="Times New Roman" w:hAnsi="Calibri"/>
      <w:lang w:val="cs-CZ"/>
    </w:rPr>
  </w:style>
  <w:style w:type="paragraph" w:customStyle="1" w:styleId="Revzia2">
    <w:name w:val="Revízia2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3">
    <w:name w:val="Revízia3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SubtitleChar">
    <w:name w:val="Subtitle Char"/>
    <w:locked/>
    <w:rsid w:val="00B00750"/>
    <w:rPr>
      <w:rFonts w:ascii="Tahoma" w:hAnsi="Tahoma"/>
      <w:sz w:val="16"/>
      <w:lang w:val="sk-SK" w:eastAsia="en-US"/>
    </w:rPr>
  </w:style>
  <w:style w:type="paragraph" w:styleId="Podtitul">
    <w:name w:val="Subtitle"/>
    <w:basedOn w:val="Normlny"/>
    <w:next w:val="Normlny"/>
    <w:link w:val="PodtitulChar"/>
    <w:qFormat/>
    <w:rsid w:val="000C307C"/>
    <w:pPr>
      <w:spacing w:after="60"/>
      <w:jc w:val="center"/>
    </w:pPr>
    <w:rPr>
      <w:rFonts w:ascii="Tahoma" w:hAnsi="Tahoma"/>
      <w:sz w:val="16"/>
      <w:szCs w:val="16"/>
    </w:rPr>
  </w:style>
  <w:style w:type="character" w:customStyle="1" w:styleId="PodtitulChar">
    <w:name w:val="Podtitul Char"/>
    <w:link w:val="Podtitul"/>
    <w:rsid w:val="000C307C"/>
    <w:rPr>
      <w:rFonts w:ascii="Tahoma" w:hAnsi="Tahoma"/>
      <w:sz w:val="16"/>
      <w:szCs w:val="16"/>
    </w:rPr>
  </w:style>
  <w:style w:type="paragraph" w:customStyle="1" w:styleId="ESOOdrka-abcd1">
    <w:name w:val="ESO_Odrážka-abcd_1"/>
    <w:basedOn w:val="ESOOdrka1"/>
    <w:link w:val="ESOOdrka-abcd1Char"/>
    <w:rsid w:val="00B00750"/>
    <w:pPr>
      <w:numPr>
        <w:numId w:val="6"/>
      </w:numPr>
    </w:pPr>
  </w:style>
  <w:style w:type="character" w:customStyle="1" w:styleId="ESOOdrka-abcd1Char">
    <w:name w:val="ESO_Odrážka-abcd_1 Char"/>
    <w:basedOn w:val="ESOOdrka1Char"/>
    <w:link w:val="ESOOdrka-abcd1"/>
    <w:rsid w:val="00B00750"/>
    <w:rPr>
      <w:rFonts w:eastAsia="Times New Roman"/>
      <w:szCs w:val="20"/>
    </w:rPr>
  </w:style>
  <w:style w:type="paragraph" w:customStyle="1" w:styleId="ESOOdrky-abcd2">
    <w:name w:val="ESO_Odrážky-abcd_2"/>
    <w:basedOn w:val="ESOOdrka-abcd1"/>
    <w:link w:val="ESOOdrky-abcd2Char"/>
    <w:rsid w:val="00B00750"/>
  </w:style>
  <w:style w:type="character" w:customStyle="1" w:styleId="ESOOdrky-abcd2Char">
    <w:name w:val="ESO_Odrážky-abcd_2 Char"/>
    <w:basedOn w:val="ESOOdrka-abcd1Char"/>
    <w:link w:val="ESOOdrky-abcd2"/>
    <w:rsid w:val="00B00750"/>
    <w:rPr>
      <w:rFonts w:eastAsia="Times New Roman"/>
      <w:szCs w:val="20"/>
    </w:rPr>
  </w:style>
  <w:style w:type="paragraph" w:customStyle="1" w:styleId="NumberedList">
    <w:name w:val="Numbered List"/>
    <w:next w:val="Normlny"/>
    <w:uiPriority w:val="99"/>
    <w:rsid w:val="00956541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color w:val="000000"/>
      <w:shd w:val="clear" w:color="auto" w:fill="FFFFFF"/>
      <w:lang w:val="en-AU"/>
    </w:rPr>
  </w:style>
  <w:style w:type="paragraph" w:styleId="Nadpispoznmky">
    <w:name w:val="Note Heading"/>
    <w:basedOn w:val="Normlny"/>
    <w:next w:val="Normlny"/>
    <w:link w:val="NadpispoznmkyChar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</w:pPr>
    <w:rPr>
      <w:rFonts w:cs="Arial"/>
      <w:color w:val="000000"/>
      <w:shd w:val="clear" w:color="auto" w:fill="FFFFFF"/>
      <w:lang w:val="en-AU"/>
    </w:rPr>
  </w:style>
  <w:style w:type="character" w:customStyle="1" w:styleId="NadpispoznmkyChar">
    <w:name w:val="Nadpis poznámky Char"/>
    <w:link w:val="Nadpispoznmky"/>
    <w:uiPriority w:val="99"/>
    <w:rsid w:val="00956541"/>
    <w:rPr>
      <w:rFonts w:ascii="Arial" w:eastAsia="Times New Roman" w:hAnsi="Arial" w:cs="Arial"/>
      <w:color w:val="000000"/>
      <w:sz w:val="20"/>
      <w:szCs w:val="20"/>
      <w:lang w:val="en-AU" w:eastAsia="sk-SK"/>
    </w:rPr>
  </w:style>
  <w:style w:type="character" w:customStyle="1" w:styleId="TableHeading">
    <w:name w:val="Table Heading"/>
    <w:uiPriority w:val="99"/>
    <w:rsid w:val="00956541"/>
    <w:rPr>
      <w:b/>
      <w:color w:val="000000"/>
      <w:sz w:val="22"/>
      <w:shd w:val="clear" w:color="auto" w:fill="FFFFFF"/>
    </w:rPr>
  </w:style>
  <w:style w:type="character" w:customStyle="1" w:styleId="Objecttype">
    <w:name w:val="Object type"/>
    <w:uiPriority w:val="99"/>
    <w:rsid w:val="00956541"/>
    <w:rPr>
      <w:b/>
      <w:color w:val="000000"/>
      <w:sz w:val="20"/>
      <w:u w:val="single"/>
      <w:shd w:val="clear" w:color="auto" w:fill="FFFFFF"/>
    </w:rPr>
  </w:style>
  <w:style w:type="paragraph" w:customStyle="1" w:styleId="ListHeader">
    <w:name w:val="List Header"/>
    <w:next w:val="Normlny"/>
    <w:uiPriority w:val="99"/>
    <w:rsid w:val="0095654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i/>
      <w:iCs/>
      <w:color w:val="0000A0"/>
      <w:shd w:val="clear" w:color="auto" w:fill="FFFFFF"/>
      <w:lang w:val="en-AU"/>
    </w:rPr>
  </w:style>
  <w:style w:type="paragraph" w:styleId="Hlavikaobsahu">
    <w:name w:val="TOC Heading"/>
    <w:aliases w:val="ezdravie_TOC_Nadpis"/>
    <w:basedOn w:val="ezdravienormal"/>
    <w:next w:val="ezdravienormal"/>
    <w:uiPriority w:val="39"/>
    <w:unhideWhenUsed/>
    <w:qFormat/>
    <w:rsid w:val="004279FE"/>
    <w:pPr>
      <w:spacing w:before="480"/>
    </w:pPr>
    <w:rPr>
      <w:rFonts w:cs="Times New Roman"/>
      <w:b/>
      <w:bCs/>
      <w:color w:val="005293" w:themeColor="accent1"/>
      <w:kern w:val="0"/>
      <w:sz w:val="28"/>
      <w:szCs w:val="28"/>
      <w:lang w:val="en-US"/>
    </w:rPr>
  </w:style>
  <w:style w:type="paragraph" w:styleId="Bezriadkovania">
    <w:name w:val="No Spacing"/>
    <w:uiPriority w:val="1"/>
    <w:rsid w:val="00956541"/>
    <w:pPr>
      <w:jc w:val="both"/>
    </w:pPr>
    <w:rPr>
      <w:rFonts w:ascii="Arial" w:eastAsia="Times New Roman" w:hAnsi="Arial"/>
      <w:lang w:eastAsia="en-US"/>
    </w:rPr>
  </w:style>
  <w:style w:type="paragraph" w:styleId="Zoznamobrzkov">
    <w:name w:val="table of figures"/>
    <w:basedOn w:val="Normlny"/>
    <w:next w:val="Normlny"/>
    <w:uiPriority w:val="99"/>
    <w:unhideWhenUsed/>
    <w:rsid w:val="00926DE6"/>
    <w:pPr>
      <w:spacing w:after="0"/>
    </w:pPr>
  </w:style>
  <w:style w:type="paragraph" w:customStyle="1" w:styleId="zreportaddinfo">
    <w:name w:val="zreport addinfo"/>
    <w:basedOn w:val="Normlny"/>
    <w:uiPriority w:val="99"/>
    <w:semiHidden/>
    <w:rsid w:val="001C3785"/>
    <w:pPr>
      <w:framePr w:wrap="around" w:hAnchor="margin" w:xAlign="center" w:yAlign="bottom"/>
      <w:spacing w:after="0" w:line="240" w:lineRule="exact"/>
      <w:jc w:val="center"/>
    </w:pPr>
    <w:rPr>
      <w:rFonts w:eastAsia="Times New Roman"/>
      <w:noProof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C37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C3785"/>
    <w:rPr>
      <w:rFonts w:ascii="Tahoma" w:hAnsi="Tahoma" w:cs="Tahoma"/>
      <w:sz w:val="16"/>
      <w:szCs w:val="16"/>
    </w:rPr>
  </w:style>
  <w:style w:type="character" w:styleId="PouitHypertextovPrepojenie">
    <w:name w:val="FollowedHyperlink"/>
    <w:semiHidden/>
    <w:unhideWhenUsed/>
    <w:rsid w:val="00CD6BCC"/>
    <w:rPr>
      <w:rFonts w:ascii="Soho Gothic Pro" w:hAnsi="Soho Gothic Pro"/>
      <w:color w:val="800080"/>
      <w:u w:val="single"/>
    </w:rPr>
  </w:style>
  <w:style w:type="character" w:styleId="Zstupntext">
    <w:name w:val="Placeholder Text"/>
    <w:basedOn w:val="Predvolenpsmoodseku"/>
    <w:uiPriority w:val="99"/>
    <w:semiHidden/>
    <w:rsid w:val="00235B7D"/>
    <w:rPr>
      <w:color w:val="808080"/>
    </w:rPr>
  </w:style>
  <w:style w:type="character" w:styleId="slostrany">
    <w:name w:val="page number"/>
    <w:basedOn w:val="Predvolenpsmoodseku"/>
    <w:uiPriority w:val="99"/>
    <w:semiHidden/>
    <w:unhideWhenUsed/>
    <w:rsid w:val="00726739"/>
  </w:style>
  <w:style w:type="paragraph" w:customStyle="1" w:styleId="BasicParagraph">
    <w:name w:val="[Basic Paragraph]"/>
    <w:basedOn w:val="Normlny"/>
    <w:uiPriority w:val="99"/>
    <w:rsid w:val="00A872F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Cs w:val="24"/>
      <w:lang w:val="en-US"/>
    </w:rPr>
  </w:style>
  <w:style w:type="table" w:styleId="Svetlpodfarbeniezvraznenie1">
    <w:name w:val="Light Shading Accent 1"/>
    <w:basedOn w:val="Normlnatabuka"/>
    <w:uiPriority w:val="60"/>
    <w:rsid w:val="00AE70F7"/>
    <w:rPr>
      <w:color w:val="003D6E" w:themeColor="accent1" w:themeShade="BF"/>
    </w:rPr>
    <w:tblPr>
      <w:tblStyleRowBandSize w:val="1"/>
      <w:tblStyleColBandSize w:val="1"/>
      <w:tblBorders>
        <w:top w:val="single" w:sz="8" w:space="0" w:color="005293" w:themeColor="accent1"/>
        <w:bottom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AE70F7"/>
    <w:rPr>
      <w:color w:val="71BED4" w:themeColor="accent2" w:themeShade="BF"/>
    </w:rPr>
    <w:tblPr>
      <w:tblStyleRowBandSize w:val="1"/>
      <w:tblStyleColBandSize w:val="1"/>
      <w:tblBorders>
        <w:top w:val="single" w:sz="8" w:space="0" w:color="C6E5EE" w:themeColor="accent2"/>
        <w:bottom w:val="single" w:sz="8" w:space="0" w:color="C6E5EE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</w:style>
  <w:style w:type="table" w:styleId="Svetlzoznamzvraznenie1">
    <w:name w:val="Light List Accent 1"/>
    <w:basedOn w:val="Normlnatabuka"/>
    <w:uiPriority w:val="61"/>
    <w:rsid w:val="00AE70F7"/>
    <w:tblPr>
      <w:tblStyleRowBandSize w:val="1"/>
      <w:tblStyleColBandSize w:val="1"/>
      <w:tblBorders>
        <w:top w:val="single" w:sz="8" w:space="0" w:color="005293" w:themeColor="accent1"/>
        <w:left w:val="single" w:sz="8" w:space="0" w:color="005293" w:themeColor="accent1"/>
        <w:bottom w:val="single" w:sz="8" w:space="0" w:color="005293" w:themeColor="accent1"/>
        <w:right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29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band1Horz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</w:style>
  <w:style w:type="character" w:styleId="Zvraznenie">
    <w:name w:val="Emphasis"/>
    <w:basedOn w:val="Predvolenpsmoodseku"/>
    <w:uiPriority w:val="99"/>
    <w:rsid w:val="0036490E"/>
    <w:rPr>
      <w:i/>
      <w:iCs/>
    </w:rPr>
  </w:style>
  <w:style w:type="paragraph" w:customStyle="1" w:styleId="ezdravieverziadokumentu">
    <w:name w:val="ezdravie_verzia_dokumentu"/>
    <w:basedOn w:val="ezdravienormal"/>
    <w:next w:val="ezdravienormal"/>
    <w:qFormat/>
    <w:rsid w:val="00950B61"/>
    <w:rPr>
      <w:color w:val="8B8D8E" w:themeColor="accent3"/>
      <w:sz w:val="16"/>
      <w:szCs w:val="16"/>
    </w:rPr>
  </w:style>
  <w:style w:type="character" w:customStyle="1" w:styleId="ezdraviepoznamka">
    <w:name w:val="ezdravie_poznamka"/>
    <w:basedOn w:val="Predvolenpsmoodseku"/>
    <w:uiPriority w:val="1"/>
    <w:qFormat/>
    <w:rsid w:val="00950B61"/>
    <w:rPr>
      <w:rFonts w:ascii="Soho Gothic Pro" w:eastAsia="Times New Roman" w:hAnsi="Soho Gothic Pro"/>
      <w:b w:val="0"/>
      <w:bCs/>
      <w:i/>
      <w:color w:val="auto"/>
      <w:sz w:val="20"/>
      <w:szCs w:val="20"/>
      <w:lang w:eastAsia="sk-SK"/>
    </w:rPr>
  </w:style>
  <w:style w:type="character" w:customStyle="1" w:styleId="ezdraviezvyraznenered">
    <w:name w:val="ezdravie_zvyraznene_red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C60C30" w:themeColor="text2"/>
      <w:sz w:val="20"/>
      <w:szCs w:val="20"/>
      <w:lang w:eastAsia="sk-SK"/>
    </w:rPr>
  </w:style>
  <w:style w:type="character" w:customStyle="1" w:styleId="ezdraviezvyrazneneblue">
    <w:name w:val="ezdravie_zvyraznene_blue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005293" w:themeColor="accent1"/>
      <w:sz w:val="20"/>
      <w:szCs w:val="20"/>
      <w:lang w:eastAsia="sk-SK"/>
    </w:rPr>
  </w:style>
  <w:style w:type="character" w:customStyle="1" w:styleId="ezdraviezvyrazneneblack">
    <w:name w:val="ezdravie_zvyraznene_black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auto"/>
      <w:sz w:val="20"/>
      <w:szCs w:val="20"/>
      <w:lang w:eastAsia="sk-SK"/>
    </w:rPr>
  </w:style>
  <w:style w:type="paragraph" w:customStyle="1" w:styleId="ezdravienormal">
    <w:name w:val="ezdravie_normal"/>
    <w:qFormat/>
    <w:rsid w:val="00CD6BCC"/>
    <w:rPr>
      <w:szCs w:val="22"/>
      <w:lang w:eastAsia="en-US"/>
    </w:rPr>
  </w:style>
  <w:style w:type="paragraph" w:customStyle="1" w:styleId="ezdravieodrka1">
    <w:name w:val="ezdravie_odrážka 1"/>
    <w:basedOn w:val="ezdravienormal"/>
    <w:qFormat/>
    <w:rsid w:val="001B05C2"/>
    <w:pPr>
      <w:numPr>
        <w:numId w:val="7"/>
      </w:numPr>
    </w:pPr>
  </w:style>
  <w:style w:type="paragraph" w:customStyle="1" w:styleId="ezdravieodrka2">
    <w:name w:val="ezdravie_odrážka 2"/>
    <w:basedOn w:val="ezdravienormal"/>
    <w:qFormat/>
    <w:rsid w:val="00B73609"/>
    <w:pPr>
      <w:numPr>
        <w:numId w:val="8"/>
      </w:numPr>
    </w:pPr>
  </w:style>
  <w:style w:type="paragraph" w:customStyle="1" w:styleId="ezdravieodrka3">
    <w:name w:val="ezdravie_odrážka 3"/>
    <w:basedOn w:val="ezdravienormal"/>
    <w:qFormat/>
    <w:rsid w:val="00B73609"/>
    <w:pPr>
      <w:numPr>
        <w:numId w:val="9"/>
      </w:numPr>
    </w:pPr>
  </w:style>
  <w:style w:type="paragraph" w:customStyle="1" w:styleId="ezdravieodrka4">
    <w:name w:val="ezdravie_odrážka 4"/>
    <w:basedOn w:val="ezdravienormal"/>
    <w:qFormat/>
    <w:rsid w:val="00B73609"/>
    <w:pPr>
      <w:numPr>
        <w:numId w:val="10"/>
      </w:numPr>
    </w:pPr>
  </w:style>
  <w:style w:type="paragraph" w:customStyle="1" w:styleId="ezdravienadpis2">
    <w:name w:val="ezdravie_nadpis_2"/>
    <w:basedOn w:val="ezdravienormal"/>
    <w:next w:val="ezdravienormal"/>
    <w:qFormat/>
    <w:rsid w:val="00CD6BCC"/>
    <w:rPr>
      <w:color w:val="005293" w:themeColor="accent1"/>
      <w:sz w:val="32"/>
      <w:szCs w:val="32"/>
    </w:rPr>
  </w:style>
  <w:style w:type="paragraph" w:customStyle="1" w:styleId="ezdravienadpis1">
    <w:name w:val="ezdravie_nadpis_1"/>
    <w:basedOn w:val="ezdravienormal"/>
    <w:next w:val="ezdravienormal"/>
    <w:qFormat/>
    <w:rsid w:val="00CD6BCC"/>
    <w:rPr>
      <w:caps/>
      <w:color w:val="005293" w:themeColor="accent1"/>
      <w:sz w:val="36"/>
      <w:szCs w:val="36"/>
    </w:rPr>
  </w:style>
  <w:style w:type="paragraph" w:customStyle="1" w:styleId="ezdravienadpis3">
    <w:name w:val="ezdravie_nadpis_3"/>
    <w:basedOn w:val="ezdravienormal"/>
    <w:next w:val="ezdravienormal"/>
    <w:qFormat/>
    <w:rsid w:val="00CA47A5"/>
    <w:rPr>
      <w:color w:val="005293" w:themeColor="accent1"/>
      <w:sz w:val="28"/>
    </w:rPr>
  </w:style>
  <w:style w:type="paragraph" w:customStyle="1" w:styleId="ezdravienadpis4">
    <w:name w:val="ezdravie_nadpis_4"/>
    <w:basedOn w:val="ezdravienormal"/>
    <w:next w:val="ezdravienormal"/>
    <w:qFormat/>
    <w:rsid w:val="00CA47A5"/>
    <w:rPr>
      <w:color w:val="005293" w:themeColor="accent1"/>
      <w:sz w:val="24"/>
    </w:rPr>
  </w:style>
  <w:style w:type="paragraph" w:customStyle="1" w:styleId="ezdravienadpis1cislovany">
    <w:name w:val="ezdravie_nadpis_1_cislovany"/>
    <w:basedOn w:val="ezdravienormal"/>
    <w:next w:val="ezdravienormal"/>
    <w:qFormat/>
    <w:rsid w:val="00E86F87"/>
    <w:pPr>
      <w:numPr>
        <w:numId w:val="11"/>
      </w:numPr>
      <w:outlineLvl w:val="0"/>
    </w:pPr>
    <w:rPr>
      <w:caps/>
      <w:color w:val="005293" w:themeColor="accent1"/>
      <w:sz w:val="36"/>
      <w:szCs w:val="36"/>
    </w:rPr>
  </w:style>
  <w:style w:type="paragraph" w:customStyle="1" w:styleId="ezdravieobrazok">
    <w:name w:val="ezdravie_obrazok"/>
    <w:basedOn w:val="ezdravienormal"/>
    <w:next w:val="ezdravienormal"/>
    <w:qFormat/>
    <w:rsid w:val="00CD6BCC"/>
    <w:pPr>
      <w:jc w:val="center"/>
    </w:pPr>
    <w:rPr>
      <w:sz w:val="16"/>
    </w:rPr>
  </w:style>
  <w:style w:type="paragraph" w:customStyle="1" w:styleId="Nazovdokumentu">
    <w:name w:val="Nazov_dokumentu"/>
    <w:basedOn w:val="ezdravienadpis1"/>
    <w:qFormat/>
    <w:rsid w:val="00652695"/>
    <w:pPr>
      <w:jc w:val="center"/>
    </w:pPr>
    <w:rPr>
      <w:sz w:val="44"/>
    </w:rPr>
  </w:style>
  <w:style w:type="paragraph" w:customStyle="1" w:styleId="datum">
    <w:name w:val="datum"/>
    <w:basedOn w:val="Nazovdokumentu"/>
    <w:qFormat/>
    <w:rsid w:val="00862C00"/>
    <w:rPr>
      <w:sz w:val="28"/>
    </w:rPr>
  </w:style>
  <w:style w:type="table" w:customStyle="1" w:styleId="ezdravietabulka3">
    <w:name w:val="ezdravie_tabulka_3"/>
    <w:basedOn w:val="Normlnatabuka"/>
    <w:uiPriority w:val="99"/>
    <w:rsid w:val="002B0176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ezdravieodrazkacislovana">
    <w:name w:val="ezdravie_odrazka_cislovana"/>
    <w:basedOn w:val="ezdravienormal"/>
    <w:qFormat/>
    <w:rsid w:val="00704232"/>
    <w:pPr>
      <w:numPr>
        <w:numId w:val="36"/>
      </w:numPr>
      <w:outlineLvl w:val="0"/>
    </w:pPr>
  </w:style>
  <w:style w:type="paragraph" w:customStyle="1" w:styleId="ezdravienadpis2cislovany">
    <w:name w:val="ezdravie_nadpis_2_cislovany"/>
    <w:basedOn w:val="ezdravienadpis1cislovany"/>
    <w:next w:val="ezdravienormal"/>
    <w:qFormat/>
    <w:rsid w:val="00E86F87"/>
    <w:pPr>
      <w:numPr>
        <w:ilvl w:val="1"/>
      </w:numPr>
      <w:outlineLvl w:val="1"/>
    </w:pPr>
    <w:rPr>
      <w:sz w:val="32"/>
    </w:rPr>
  </w:style>
  <w:style w:type="paragraph" w:customStyle="1" w:styleId="ezdravieTOCnadpis">
    <w:name w:val="ezdravie_TOC nadpis"/>
    <w:basedOn w:val="ezdravienormal"/>
    <w:next w:val="ezdravienormal"/>
    <w:qFormat/>
    <w:rsid w:val="003A75CE"/>
    <w:rPr>
      <w:b/>
      <w:color w:val="005293" w:themeColor="accent1"/>
      <w:sz w:val="28"/>
    </w:rPr>
  </w:style>
  <w:style w:type="paragraph" w:customStyle="1" w:styleId="ezdravienadpis3cislovany">
    <w:name w:val="ezdravie_nadpis_3_cislovany"/>
    <w:basedOn w:val="ezdravienadpis1cislovany"/>
    <w:next w:val="ezdravienormal"/>
    <w:qFormat/>
    <w:rsid w:val="00E86F87"/>
    <w:pPr>
      <w:numPr>
        <w:ilvl w:val="2"/>
      </w:numPr>
      <w:outlineLvl w:val="2"/>
    </w:pPr>
    <w:rPr>
      <w:sz w:val="28"/>
    </w:rPr>
  </w:style>
  <w:style w:type="paragraph" w:customStyle="1" w:styleId="ezdravienadpis4cislovany">
    <w:name w:val="ezdravie_nadpis_4_cislovany"/>
    <w:basedOn w:val="ezdravienormal"/>
    <w:next w:val="ezdravienormal"/>
    <w:qFormat/>
    <w:rsid w:val="00E86F87"/>
    <w:pPr>
      <w:numPr>
        <w:ilvl w:val="3"/>
        <w:numId w:val="11"/>
      </w:numPr>
      <w:outlineLvl w:val="3"/>
    </w:pPr>
    <w:rPr>
      <w:color w:val="005293" w:themeColor="accent1"/>
      <w:sz w:val="24"/>
    </w:rPr>
  </w:style>
  <w:style w:type="paragraph" w:customStyle="1" w:styleId="ezdravienadpis5cislovany">
    <w:name w:val="ezdravie_nadpis_5_cislovany"/>
    <w:basedOn w:val="ezdravienormal"/>
    <w:next w:val="ezdravienormal"/>
    <w:qFormat/>
    <w:rsid w:val="00E86F87"/>
    <w:pPr>
      <w:numPr>
        <w:ilvl w:val="4"/>
        <w:numId w:val="11"/>
      </w:numPr>
      <w:outlineLvl w:val="4"/>
    </w:pPr>
    <w:rPr>
      <w:color w:val="005293" w:themeColor="accent1"/>
    </w:rPr>
  </w:style>
  <w:style w:type="paragraph" w:customStyle="1" w:styleId="ezdravienadpis6cislovany">
    <w:name w:val="ezdravie_nadpis_6_cislovany"/>
    <w:basedOn w:val="ezdravienormal"/>
    <w:next w:val="ezdravienormal"/>
    <w:qFormat/>
    <w:rsid w:val="00E86F87"/>
    <w:pPr>
      <w:numPr>
        <w:ilvl w:val="5"/>
        <w:numId w:val="11"/>
      </w:numPr>
      <w:outlineLvl w:val="5"/>
    </w:pPr>
    <w:rPr>
      <w:i/>
      <w:color w:val="005293" w:themeColor="accent1"/>
    </w:rPr>
  </w:style>
  <w:style w:type="paragraph" w:customStyle="1" w:styleId="ezdravienadpis5">
    <w:name w:val="ezdravie_nadpis_5"/>
    <w:basedOn w:val="ezdravienormal"/>
    <w:next w:val="ezdravienormal"/>
    <w:qFormat/>
    <w:rsid w:val="00901B2D"/>
    <w:rPr>
      <w:color w:val="005293" w:themeColor="accent1"/>
    </w:rPr>
  </w:style>
  <w:style w:type="paragraph" w:customStyle="1" w:styleId="ezdravienadpis6">
    <w:name w:val="ezdravie_nadpis_6"/>
    <w:basedOn w:val="ezdravienormal"/>
    <w:next w:val="ezdravienormal"/>
    <w:qFormat/>
    <w:rsid w:val="00901B2D"/>
    <w:rPr>
      <w:i/>
      <w:color w:val="005293" w:themeColor="accent1"/>
    </w:rPr>
  </w:style>
  <w:style w:type="paragraph" w:customStyle="1" w:styleId="ezdraviepaticka">
    <w:name w:val="ezdravie_paticka"/>
    <w:basedOn w:val="ezdravienormal"/>
    <w:qFormat/>
    <w:rsid w:val="00950B61"/>
    <w:pPr>
      <w:jc w:val="right"/>
    </w:pPr>
    <w:rPr>
      <w:sz w:val="16"/>
      <w:szCs w:val="16"/>
    </w:rPr>
  </w:style>
  <w:style w:type="paragraph" w:customStyle="1" w:styleId="ezdravieodrazkaabecedna">
    <w:name w:val="ezdravie_odrazka_abecedna"/>
    <w:basedOn w:val="ezdravieodrazkacislovana"/>
    <w:qFormat/>
    <w:rsid w:val="00CC6710"/>
    <w:pPr>
      <w:numPr>
        <w:numId w:val="34"/>
      </w:numPr>
      <w:tabs>
        <w:tab w:val="num" w:pos="360"/>
      </w:tabs>
      <w:ind w:left="714" w:hanging="357"/>
      <w:outlineLvl w:val="9"/>
    </w:pPr>
  </w:style>
  <w:style w:type="table" w:customStyle="1" w:styleId="ezdravietabulka1">
    <w:name w:val="ezdravie_tabulka_1"/>
    <w:basedOn w:val="Normlnatabuka"/>
    <w:uiPriority w:val="99"/>
    <w:rsid w:val="00134BAC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</w:style>
  <w:style w:type="table" w:customStyle="1" w:styleId="ezdravietabulka2">
    <w:name w:val="ezdravie_tabulka_2"/>
    <w:basedOn w:val="Normlnatabuka"/>
    <w:uiPriority w:val="99"/>
    <w:rsid w:val="005E698B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TableNormalPara">
    <w:name w:val="Table Normal Para"/>
    <w:basedOn w:val="Normlny"/>
    <w:link w:val="Normlnatabuka"/>
    <w:uiPriority w:val="99"/>
    <w:rsid w:val="00134BAC"/>
  </w:style>
  <w:style w:type="character" w:customStyle="1" w:styleId="ezdraviehyperlink">
    <w:name w:val="ezdravie_hyperlink"/>
    <w:basedOn w:val="ezdraviezvyrazneneblue"/>
    <w:uiPriority w:val="1"/>
    <w:qFormat/>
    <w:rsid w:val="005B5A8E"/>
    <w:rPr>
      <w:rFonts w:ascii="Soho Gothic Pro" w:eastAsia="Times New Roman" w:hAnsi="Soho Gothic Pro"/>
      <w:b/>
      <w:bCs/>
      <w:color w:val="005293" w:themeColor="accent1"/>
      <w:sz w:val="20"/>
      <w:szCs w:val="20"/>
      <w:u w:val="single"/>
      <w:lang w:eastAsia="sk-SK"/>
    </w:rPr>
  </w:style>
  <w:style w:type="paragraph" w:customStyle="1" w:styleId="ezdraviefootnote">
    <w:name w:val="ezdravie_footnote"/>
    <w:basedOn w:val="ezdravienormal"/>
    <w:qFormat/>
    <w:rsid w:val="000C307C"/>
    <w:rPr>
      <w:sz w:val="16"/>
    </w:rPr>
  </w:style>
  <w:style w:type="paragraph" w:customStyle="1" w:styleId="ezdravieTOC3">
    <w:name w:val="ezdravie_TOC 3"/>
    <w:basedOn w:val="ezdravienormal"/>
    <w:next w:val="ezdravienormal"/>
    <w:qFormat/>
    <w:rsid w:val="003A75CE"/>
    <w:pPr>
      <w:ind w:left="454"/>
    </w:pPr>
  </w:style>
  <w:style w:type="paragraph" w:customStyle="1" w:styleId="ezdravieTOC4">
    <w:name w:val="ezdravie_TOC 4"/>
    <w:basedOn w:val="ezdravienormal"/>
    <w:next w:val="ezdravienormal"/>
    <w:qFormat/>
    <w:rsid w:val="003A75CE"/>
    <w:pPr>
      <w:ind w:left="680"/>
    </w:pPr>
  </w:style>
  <w:style w:type="paragraph" w:customStyle="1" w:styleId="ezdravieTOC5">
    <w:name w:val="ezdravie_TOC 5"/>
    <w:basedOn w:val="ezdravienormal"/>
    <w:next w:val="ezdravienormal"/>
    <w:qFormat/>
    <w:rsid w:val="003A75CE"/>
    <w:pPr>
      <w:ind w:left="907"/>
    </w:pPr>
  </w:style>
  <w:style w:type="paragraph" w:customStyle="1" w:styleId="ezdravieTOC6">
    <w:name w:val="ezdravie_TOC 6"/>
    <w:basedOn w:val="ezdravienormal"/>
    <w:next w:val="ezdravienormal"/>
    <w:qFormat/>
    <w:rsid w:val="003A75CE"/>
    <w:pPr>
      <w:ind w:left="1134"/>
    </w:pPr>
  </w:style>
  <w:style w:type="paragraph" w:customStyle="1" w:styleId="ESONormal">
    <w:name w:val="ESO_Normal"/>
    <w:basedOn w:val="Normlny"/>
    <w:link w:val="ESONormalChar"/>
    <w:rsid w:val="00CE3996"/>
    <w:pPr>
      <w:spacing w:after="120" w:line="259" w:lineRule="auto"/>
      <w:jc w:val="both"/>
    </w:pPr>
    <w:rPr>
      <w:rFonts w:ascii="Arial" w:eastAsia="Times New Roman" w:hAnsi="Arial" w:cs="Times New Roman"/>
      <w:kern w:val="0"/>
      <w:lang w:eastAsia="en-US"/>
    </w:rPr>
  </w:style>
  <w:style w:type="character" w:customStyle="1" w:styleId="ESONormalChar">
    <w:name w:val="ESO_Normal Char"/>
    <w:link w:val="ESONormal"/>
    <w:locked/>
    <w:rsid w:val="00CE3996"/>
    <w:rPr>
      <w:rFonts w:ascii="Arial" w:eastAsia="Times New Roman" w:hAnsi="Arial" w:cs="Times New Roman"/>
      <w:kern w:val="0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054DE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54DEC"/>
    <w:pPr>
      <w:spacing w:line="240" w:lineRule="auto"/>
    </w:p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54DEC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54DE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54DEC"/>
    <w:rPr>
      <w:b/>
      <w:bCs/>
    </w:rPr>
  </w:style>
  <w:style w:type="character" w:customStyle="1" w:styleId="OdsekzoznamuChar">
    <w:name w:val="Odsek zoznamu Char"/>
    <w:aliases w:val="body Char,Odsek zoznamu2 Char,Odsek Char,Odsek zoznamu1 Char,numbered list Char,OBC Bullet Char,Normal 1 Char,Task Body Char,Viñetas (Inicio Parrafo) Char,Paragrafo elenco Char,3 Txt tabla Char,Zerrenda-paragrafoa Char,Dot pt Char"/>
    <w:basedOn w:val="Predvolenpsmoodseku"/>
    <w:link w:val="Odsekzoznamu"/>
    <w:uiPriority w:val="34"/>
    <w:locked/>
    <w:rsid w:val="004D026C"/>
    <w:rPr>
      <w:szCs w:val="24"/>
    </w:rPr>
  </w:style>
  <w:style w:type="character" w:customStyle="1" w:styleId="normaltextrun">
    <w:name w:val="normaltextrun"/>
    <w:basedOn w:val="Predvolenpsmoodseku"/>
    <w:rsid w:val="007326F0"/>
  </w:style>
  <w:style w:type="character" w:customStyle="1" w:styleId="spellingerror">
    <w:name w:val="spellingerror"/>
    <w:basedOn w:val="Predvolenpsmoodseku"/>
    <w:rsid w:val="007326F0"/>
  </w:style>
  <w:style w:type="character" w:customStyle="1" w:styleId="eop">
    <w:name w:val="eop"/>
    <w:basedOn w:val="Predvolenpsmoodseku"/>
    <w:rsid w:val="00732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40209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12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469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3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08364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44477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6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a%20Simova\AppData\Local\Microsoft\Windows\Temporary%20Internet%20Files\Content.Outlook\8D3WM2MA\eSO1_SB_Projektovy_dokument_20111012_2%200.dotx" TargetMode="External"/></Relationships>
</file>

<file path=word/theme/theme1.xml><?xml version="1.0" encoding="utf-8"?>
<a:theme xmlns:a="http://schemas.openxmlformats.org/drawingml/2006/main" name="ezdravie">
  <a:themeElements>
    <a:clrScheme name="ezdravie 1">
      <a:dk1>
        <a:sysClr val="windowText" lastClr="000000"/>
      </a:dk1>
      <a:lt1>
        <a:sysClr val="window" lastClr="FFFFFF"/>
      </a:lt1>
      <a:dk2>
        <a:srgbClr val="C60C30"/>
      </a:dk2>
      <a:lt2>
        <a:srgbClr val="FFD3D8"/>
      </a:lt2>
      <a:accent1>
        <a:srgbClr val="005293"/>
      </a:accent1>
      <a:accent2>
        <a:srgbClr val="C6E5EE"/>
      </a:accent2>
      <a:accent3>
        <a:srgbClr val="8B8D8E"/>
      </a:accent3>
      <a:accent4>
        <a:srgbClr val="E5E8E9"/>
      </a:accent4>
      <a:accent5>
        <a:srgbClr val="009B9B"/>
      </a:accent5>
      <a:accent6>
        <a:srgbClr val="CAF4E4"/>
      </a:accent6>
      <a:hlink>
        <a:srgbClr val="005293"/>
      </a:hlink>
      <a:folHlink>
        <a:srgbClr val="009B9B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2A7BE22416AB40B9FD33B1D5168A4B" ma:contentTypeVersion="1" ma:contentTypeDescription="Umožňuje vytvoriť nový dokument." ma:contentTypeScope="" ma:versionID="c57b728f999e3e33b0d0683fe0599ce7">
  <xsd:schema xmlns:xsd="http://www.w3.org/2001/XMLSchema" xmlns:p="http://schemas.microsoft.com/office/2006/metadata/properties" targetNamespace="http://schemas.microsoft.com/office/2006/metadata/properties" ma:root="true" ma:fieldsID="11b4a447ac6355810685471cdfce56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áz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72773-6FF0-4C01-BF70-CD3BE65817B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96967B5-A0DD-4F17-A67B-2B6916EA2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6733624-5E17-48F6-A6EC-86F9860802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9EC262-E8EB-4D4B-9BAB-06DA30794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eSO1_SB_Projektovy_dokument_20111012_2 0</Template>
  <TotalTime>0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2024-11-04T14:52:00Z</dcterms:created>
  <dcterms:modified xsi:type="dcterms:W3CDTF">2024-11-04T14:52:00Z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0x010100CD2A7BE22416AB40B9FD33B1D5168A4B</vt:lpwstr>
  </property>
  <property fmtid="{D5CDD505-2E9C-101B-9397-08002B2CF9AE}" pid="3" name="GrammarlyDocumentId">
    <vt:lpwstr>05bc0c807ae23a0f14777634c8ef477c042de6aa3522077989379397a4fcbb11</vt:lpwstr>
  </property>
</Properties>
</file>